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D1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p w:rsidR="00B264A6" w:rsidRPr="00827A30" w:rsidRDefault="009D6732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827A30">
        <w:rPr>
          <w:rFonts w:ascii="Times New Roman" w:eastAsia="Times New Roman" w:hAnsi="Times New Roman"/>
          <w:b/>
          <w:lang w:eastAsia="ru-RU"/>
        </w:rPr>
        <w:t>Из</w:t>
      </w:r>
      <w:r w:rsidR="0087060F" w:rsidRPr="00827A30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827A30">
        <w:rPr>
          <w:rFonts w:ascii="Times New Roman" w:eastAsia="Times New Roman" w:hAnsi="Times New Roman"/>
          <w:b/>
          <w:lang w:eastAsia="ru-RU"/>
        </w:rPr>
        <w:t xml:space="preserve"> №</w:t>
      </w:r>
      <w:r w:rsidR="00072FF6" w:rsidRPr="00827A30">
        <w:rPr>
          <w:rFonts w:ascii="Times New Roman" w:eastAsia="Times New Roman" w:hAnsi="Times New Roman"/>
          <w:b/>
          <w:lang w:eastAsia="ru-RU"/>
        </w:rPr>
        <w:t xml:space="preserve"> </w:t>
      </w:r>
      <w:r w:rsidR="00661DAB" w:rsidRPr="00827A30">
        <w:rPr>
          <w:rFonts w:ascii="Times New Roman" w:eastAsia="Times New Roman" w:hAnsi="Times New Roman"/>
          <w:b/>
          <w:lang w:eastAsia="ru-RU"/>
        </w:rPr>
        <w:t>406</w:t>
      </w:r>
      <w:r w:rsidR="00B264A6" w:rsidRPr="00827A30">
        <w:rPr>
          <w:rFonts w:ascii="Times New Roman" w:eastAsia="Times New Roman" w:hAnsi="Times New Roman"/>
          <w:b/>
          <w:lang w:eastAsia="ru-RU"/>
        </w:rPr>
        <w:br/>
      </w:r>
      <w:r w:rsidR="0087060F" w:rsidRPr="00827A30">
        <w:rPr>
          <w:rFonts w:ascii="Times New Roman" w:eastAsia="Times New Roman" w:hAnsi="Times New Roman"/>
          <w:b/>
          <w:lang w:eastAsia="ru-RU"/>
        </w:rPr>
        <w:t xml:space="preserve">о проведении </w:t>
      </w:r>
      <w:r w:rsidR="003B527A" w:rsidRPr="00827A30">
        <w:rPr>
          <w:rFonts w:ascii="Times New Roman" w:eastAsia="Times New Roman" w:hAnsi="Times New Roman"/>
          <w:b/>
          <w:lang w:eastAsia="ru-RU"/>
        </w:rPr>
        <w:t xml:space="preserve">открытого </w:t>
      </w:r>
      <w:r w:rsidR="0087060F" w:rsidRPr="00827A30">
        <w:rPr>
          <w:rFonts w:ascii="Times New Roman" w:eastAsia="Times New Roman" w:hAnsi="Times New Roman"/>
          <w:b/>
          <w:lang w:eastAsia="ru-RU"/>
        </w:rPr>
        <w:t>З</w:t>
      </w:r>
      <w:r w:rsidR="00B264A6" w:rsidRPr="00827A30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C40D11" w:rsidRPr="00827A30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6948"/>
        <w:gridCol w:w="2408"/>
      </w:tblGrid>
      <w:tr w:rsidR="00072FF6" w:rsidRPr="00827A30" w:rsidTr="00072FF6">
        <w:tc>
          <w:tcPr>
            <w:tcW w:w="6948" w:type="dxa"/>
          </w:tcPr>
          <w:p w:rsidR="00072FF6" w:rsidRPr="00827A30" w:rsidRDefault="00072FF6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7A30">
              <w:rPr>
                <w:rFonts w:ascii="Times New Roman" w:eastAsia="Times New Roman" w:hAnsi="Times New Roman"/>
                <w:lang w:eastAsia="ru-RU"/>
              </w:rPr>
              <w:t>г. Москва</w:t>
            </w:r>
          </w:p>
        </w:tc>
        <w:tc>
          <w:tcPr>
            <w:tcW w:w="2408" w:type="dxa"/>
          </w:tcPr>
          <w:p w:rsidR="00072FF6" w:rsidRPr="00827A30" w:rsidRDefault="009C4DDF" w:rsidP="009C4DDF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827A30">
              <w:rPr>
                <w:rFonts w:ascii="Times New Roman" w:eastAsia="Times New Roman" w:hAnsi="Times New Roman"/>
                <w:lang w:val="en-US" w:eastAsia="ru-RU"/>
              </w:rPr>
              <w:t>05</w:t>
            </w:r>
            <w:r w:rsidR="00072FF6" w:rsidRPr="00827A30">
              <w:rPr>
                <w:rFonts w:ascii="Times New Roman" w:eastAsia="Times New Roman" w:hAnsi="Times New Roman"/>
                <w:lang w:eastAsia="ru-RU"/>
              </w:rPr>
              <w:t>.</w:t>
            </w:r>
            <w:r w:rsidRPr="00827A30">
              <w:rPr>
                <w:rFonts w:ascii="Times New Roman" w:eastAsia="Times New Roman" w:hAnsi="Times New Roman"/>
                <w:lang w:val="en-US" w:eastAsia="ru-RU"/>
              </w:rPr>
              <w:t>06</w:t>
            </w:r>
            <w:r w:rsidR="00072FF6" w:rsidRPr="00827A30">
              <w:rPr>
                <w:rFonts w:ascii="Times New Roman" w:eastAsia="Times New Roman" w:hAnsi="Times New Roman"/>
                <w:lang w:eastAsia="ru-RU"/>
              </w:rPr>
              <w:t>.201</w:t>
            </w:r>
            <w:r w:rsidR="00EB1E3D" w:rsidRPr="00827A30">
              <w:rPr>
                <w:rFonts w:ascii="Times New Roman" w:eastAsia="Times New Roman" w:hAnsi="Times New Roman"/>
                <w:lang w:val="en-US" w:eastAsia="ru-RU"/>
              </w:rPr>
              <w:t>4</w:t>
            </w:r>
          </w:p>
        </w:tc>
      </w:tr>
      <w:tr w:rsidR="00971575" w:rsidRPr="00827A30" w:rsidTr="00072FF6">
        <w:tc>
          <w:tcPr>
            <w:tcW w:w="6948" w:type="dxa"/>
          </w:tcPr>
          <w:p w:rsidR="00971575" w:rsidRPr="00827A30" w:rsidRDefault="00971575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8" w:type="dxa"/>
          </w:tcPr>
          <w:p w:rsidR="00971575" w:rsidRPr="00827A30" w:rsidRDefault="00971575" w:rsidP="00D8466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B264A6" w:rsidRPr="00827A30" w:rsidRDefault="00661DAB" w:rsidP="00072FF6">
      <w:pPr>
        <w:spacing w:after="0" w:line="240" w:lineRule="auto"/>
        <w:ind w:firstLine="708"/>
        <w:jc w:val="both"/>
        <w:outlineLvl w:val="0"/>
        <w:rPr>
          <w:rFonts w:ascii="Times New Roman" w:hAnsi="Times New Roman"/>
        </w:rPr>
      </w:pPr>
      <w:hyperlink r:id="rId8" w:history="1">
        <w:r w:rsidR="00B264A6" w:rsidRPr="00827A30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B264A6" w:rsidRPr="00827A30">
        <w:rPr>
          <w:rFonts w:ascii="Times New Roman" w:hAnsi="Times New Roman"/>
        </w:rPr>
        <w:t xml:space="preserve"> (</w:t>
      </w:r>
      <w:r w:rsidR="00967C85" w:rsidRPr="00827A30">
        <w:rPr>
          <w:rFonts w:ascii="Times New Roman" w:hAnsi="Times New Roman"/>
        </w:rPr>
        <w:t>а</w:t>
      </w:r>
      <w:r w:rsidR="00B264A6" w:rsidRPr="00827A30">
        <w:rPr>
          <w:rFonts w:ascii="Times New Roman" w:hAnsi="Times New Roman"/>
        </w:rPr>
        <w:t>дрес</w:t>
      </w:r>
      <w:r w:rsidR="00967C85" w:rsidRPr="00827A30">
        <w:rPr>
          <w:rFonts w:ascii="Times New Roman" w:hAnsi="Times New Roman"/>
        </w:rPr>
        <w:t xml:space="preserve"> места нахождения</w:t>
      </w:r>
      <w:r w:rsidR="00B264A6" w:rsidRPr="00827A30">
        <w:rPr>
          <w:rFonts w:ascii="Times New Roman" w:hAnsi="Times New Roman"/>
        </w:rPr>
        <w:t xml:space="preserve">: </w:t>
      </w:r>
      <w:r w:rsidR="00ED0963" w:rsidRPr="00827A30">
        <w:rPr>
          <w:rFonts w:ascii="Times New Roman" w:hAnsi="Times New Roman"/>
        </w:rPr>
        <w:t xml:space="preserve">142784, г. Москва, д. </w:t>
      </w:r>
      <w:proofErr w:type="spellStart"/>
      <w:r w:rsidR="00ED0963" w:rsidRPr="00827A30">
        <w:rPr>
          <w:rFonts w:ascii="Times New Roman" w:hAnsi="Times New Roman"/>
        </w:rPr>
        <w:t>Румянцево</w:t>
      </w:r>
      <w:proofErr w:type="spellEnd"/>
      <w:r w:rsidR="00ED0963" w:rsidRPr="00827A30">
        <w:rPr>
          <w:rFonts w:ascii="Times New Roman" w:hAnsi="Times New Roman"/>
        </w:rPr>
        <w:t>, строение 2</w:t>
      </w:r>
      <w:r w:rsidR="00B264A6" w:rsidRPr="00827A30">
        <w:rPr>
          <w:rFonts w:ascii="Times New Roman" w:hAnsi="Times New Roman"/>
        </w:rPr>
        <w:t xml:space="preserve">), являясь уполномоченным агентом </w:t>
      </w:r>
      <w:r w:rsidR="0089317F" w:rsidRPr="00827A30">
        <w:rPr>
          <w:rFonts w:ascii="Times New Roman" w:hAnsi="Times New Roman"/>
        </w:rPr>
        <w:t xml:space="preserve">Открытого акционерного общества «Территориальная генерирующая компания № 1» </w:t>
      </w:r>
      <w:r w:rsidR="00072FF6" w:rsidRPr="00827A30">
        <w:rPr>
          <w:rFonts w:ascii="Times New Roman" w:hAnsi="Times New Roman"/>
        </w:rPr>
        <w:t xml:space="preserve">(адрес места нахождения: </w:t>
      </w:r>
      <w:r w:rsidR="001824AF" w:rsidRPr="00827A30">
        <w:rPr>
          <w:rFonts w:ascii="Times New Roman" w:hAnsi="Times New Roman"/>
        </w:rPr>
        <w:t xml:space="preserve">198188, Российская Федерация, г. </w:t>
      </w:r>
      <w:r w:rsidR="001D4A23" w:rsidRPr="00827A30">
        <w:rPr>
          <w:rFonts w:ascii="Times New Roman" w:hAnsi="Times New Roman"/>
        </w:rPr>
        <w:t>Санкт-Петербург, ул.</w:t>
      </w:r>
      <w:r w:rsidR="001D4A23" w:rsidRPr="00827A30">
        <w:rPr>
          <w:rFonts w:ascii="Times New Roman" w:hAnsi="Times New Roman"/>
          <w:lang w:val="en-US"/>
        </w:rPr>
        <w:t> </w:t>
      </w:r>
      <w:r w:rsidR="001824AF" w:rsidRPr="00827A30">
        <w:rPr>
          <w:rFonts w:ascii="Times New Roman" w:hAnsi="Times New Roman"/>
        </w:rPr>
        <w:t>Броневая, д.6, литера Б</w:t>
      </w:r>
      <w:r w:rsidR="00072FF6" w:rsidRPr="00827A30">
        <w:rPr>
          <w:rFonts w:ascii="Times New Roman" w:hAnsi="Times New Roman"/>
        </w:rPr>
        <w:t>)</w:t>
      </w:r>
      <w:r w:rsidR="001D4A23" w:rsidRPr="00827A30">
        <w:rPr>
          <w:rFonts w:ascii="Times New Roman" w:hAnsi="Times New Roman"/>
        </w:rPr>
        <w:t xml:space="preserve"> (далее Заказчик)</w:t>
      </w:r>
      <w:r w:rsidR="003B527A" w:rsidRPr="00827A30">
        <w:rPr>
          <w:rFonts w:ascii="Times New Roman" w:hAnsi="Times New Roman"/>
        </w:rPr>
        <w:t xml:space="preserve"> и Организатором открытого З</w:t>
      </w:r>
      <w:r w:rsidR="00B264A6" w:rsidRPr="00827A30">
        <w:rPr>
          <w:rFonts w:ascii="Times New Roman" w:hAnsi="Times New Roman"/>
        </w:rPr>
        <w:t>апроса предложений</w:t>
      </w:r>
      <w:r w:rsidR="00C538E8" w:rsidRPr="00827A30">
        <w:rPr>
          <w:rFonts w:ascii="Times New Roman" w:hAnsi="Times New Roman"/>
        </w:rPr>
        <w:t>,</w:t>
      </w:r>
      <w:r w:rsidR="009C400E" w:rsidRPr="00827A30">
        <w:rPr>
          <w:rFonts w:ascii="Times New Roman" w:hAnsi="Times New Roman"/>
        </w:rPr>
        <w:t xml:space="preserve"> действующим от имени, по поручению и в интересах Заказчика</w:t>
      </w:r>
      <w:r w:rsidR="00B264A6" w:rsidRPr="00827A30">
        <w:rPr>
          <w:rFonts w:ascii="Times New Roman" w:hAnsi="Times New Roman"/>
        </w:rPr>
        <w:t xml:space="preserve">, объявляет о проведении процедуры открытого </w:t>
      </w:r>
      <w:r w:rsidR="001D4A23" w:rsidRPr="00827A30">
        <w:rPr>
          <w:rFonts w:ascii="Times New Roman" w:hAnsi="Times New Roman"/>
        </w:rPr>
        <w:t>з</w:t>
      </w:r>
      <w:r w:rsidR="00B264A6" w:rsidRPr="00827A30">
        <w:rPr>
          <w:rFonts w:ascii="Times New Roman" w:hAnsi="Times New Roman"/>
        </w:rPr>
        <w:t xml:space="preserve">апроса предложений и приглашает юридических лиц и индивидуальных предпринимателей (далее </w:t>
      </w:r>
      <w:r w:rsidR="00072FF6" w:rsidRPr="00827A30">
        <w:rPr>
          <w:rFonts w:ascii="Times New Roman" w:hAnsi="Times New Roman"/>
        </w:rPr>
        <w:t>–</w:t>
      </w:r>
      <w:r w:rsidR="00B264A6" w:rsidRPr="00827A30">
        <w:rPr>
          <w:rFonts w:ascii="Times New Roman" w:hAnsi="Times New Roman"/>
        </w:rPr>
        <w:t xml:space="preserve"> Участники), способных на законных основаниях поставить </w:t>
      </w:r>
      <w:r w:rsidRPr="00827A30">
        <w:rPr>
          <w:rFonts w:ascii="Times New Roman" w:hAnsi="Times New Roman"/>
          <w:b/>
        </w:rPr>
        <w:t>Комплект уплотнений для теплообменника М10М для нужд филиала «Невский» ОАО «ТГК-1»</w:t>
      </w:r>
      <w:r w:rsidR="00B264A6" w:rsidRPr="00827A30">
        <w:rPr>
          <w:rFonts w:ascii="Times New Roman" w:hAnsi="Times New Roman"/>
          <w:b/>
        </w:rPr>
        <w:t xml:space="preserve"> </w:t>
      </w:r>
      <w:r w:rsidR="00B264A6" w:rsidRPr="00827A30">
        <w:rPr>
          <w:rFonts w:ascii="Times New Roman" w:hAnsi="Times New Roman"/>
        </w:rPr>
        <w:t>(далее – Продукция), подавать свои предложения для участия в открытом Запросе предложений.</w:t>
      </w:r>
    </w:p>
    <w:p w:rsidR="001964A2" w:rsidRPr="00827A30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121"/>
        <w:gridCol w:w="5670"/>
      </w:tblGrid>
      <w:tr w:rsidR="00B264A6" w:rsidRPr="00827A30" w:rsidTr="009E5D73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827A30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827A30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8791" w:type="dxa"/>
            <w:gridSpan w:val="2"/>
            <w:shd w:val="clear" w:color="auto" w:fill="auto"/>
            <w:vAlign w:val="center"/>
          </w:tcPr>
          <w:p w:rsidR="00B264A6" w:rsidRPr="00827A30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827A30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6C7792" w:rsidRPr="00827A30" w:rsidTr="009E5D73">
        <w:tc>
          <w:tcPr>
            <w:tcW w:w="565" w:type="dxa"/>
            <w:shd w:val="clear" w:color="auto" w:fill="auto"/>
          </w:tcPr>
          <w:p w:rsidR="006C7792" w:rsidRPr="00827A30" w:rsidRDefault="006C7792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6C7792" w:rsidRPr="00827A30" w:rsidRDefault="001D4A2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27A30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5670" w:type="dxa"/>
            <w:shd w:val="clear" w:color="auto" w:fill="auto"/>
          </w:tcPr>
          <w:p w:rsidR="00264721" w:rsidRPr="00827A30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827A30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264721" w:rsidRPr="00827A30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827A30">
              <w:rPr>
                <w:sz w:val="22"/>
                <w:szCs w:val="22"/>
              </w:rPr>
              <w:t xml:space="preserve">Место нахождения, почтовый адрес: </w:t>
            </w:r>
            <w:r w:rsidR="00D84663" w:rsidRPr="00827A30">
              <w:rPr>
                <w:sz w:val="22"/>
                <w:szCs w:val="22"/>
              </w:rPr>
              <w:t>142784, г. Москва, д</w:t>
            </w:r>
            <w:r w:rsidR="00ED0963" w:rsidRPr="00827A30">
              <w:rPr>
                <w:sz w:val="22"/>
                <w:szCs w:val="22"/>
              </w:rPr>
              <w:t>. </w:t>
            </w:r>
            <w:proofErr w:type="spellStart"/>
            <w:r w:rsidR="00ED0963" w:rsidRPr="00827A30">
              <w:rPr>
                <w:sz w:val="22"/>
                <w:szCs w:val="22"/>
              </w:rPr>
              <w:t>Румянцево</w:t>
            </w:r>
            <w:proofErr w:type="spellEnd"/>
            <w:r w:rsidR="00ED0963" w:rsidRPr="00827A30">
              <w:rPr>
                <w:sz w:val="22"/>
                <w:szCs w:val="22"/>
              </w:rPr>
              <w:t>, строение</w:t>
            </w:r>
            <w:r w:rsidR="00D84663" w:rsidRPr="00827A30">
              <w:rPr>
                <w:sz w:val="22"/>
                <w:szCs w:val="22"/>
              </w:rPr>
              <w:t xml:space="preserve"> 2, блок В, кабинет 601В</w:t>
            </w:r>
          </w:p>
          <w:p w:rsidR="00264721" w:rsidRPr="00827A30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827A30">
              <w:rPr>
                <w:sz w:val="22"/>
                <w:szCs w:val="22"/>
              </w:rPr>
              <w:t xml:space="preserve">Электронный адрес: </w:t>
            </w:r>
            <w:hyperlink r:id="rId9" w:history="1">
              <w:r w:rsidRPr="00827A30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827A30">
                <w:rPr>
                  <w:rStyle w:val="a6"/>
                  <w:sz w:val="22"/>
                  <w:szCs w:val="22"/>
                </w:rPr>
                <w:t>@</w:t>
              </w:r>
              <w:proofErr w:type="spellStart"/>
              <w:r w:rsidRPr="00827A30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proofErr w:type="spellEnd"/>
              <w:r w:rsidRPr="00827A30">
                <w:rPr>
                  <w:rStyle w:val="a6"/>
                  <w:sz w:val="22"/>
                  <w:szCs w:val="22"/>
                </w:rPr>
                <w:t>-</w:t>
              </w:r>
              <w:proofErr w:type="spellStart"/>
              <w:r w:rsidRPr="00827A30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proofErr w:type="spellEnd"/>
              <w:r w:rsidRPr="00827A30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Pr="00827A30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827A30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827A30" w:rsidRDefault="00D46875" w:rsidP="00D46875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827A30">
              <w:rPr>
                <w:sz w:val="22"/>
                <w:szCs w:val="22"/>
              </w:rPr>
              <w:t>Контактный телефон: (495) 646-80-27</w:t>
            </w:r>
          </w:p>
          <w:p w:rsidR="006C7792" w:rsidRPr="00827A30" w:rsidRDefault="00264721" w:rsidP="00D8466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827A30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264721" w:rsidRPr="00827A30" w:rsidTr="009E5D73">
        <w:tc>
          <w:tcPr>
            <w:tcW w:w="565" w:type="dxa"/>
            <w:shd w:val="clear" w:color="auto" w:fill="auto"/>
          </w:tcPr>
          <w:p w:rsidR="00264721" w:rsidRPr="00827A30" w:rsidRDefault="00264721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264721" w:rsidRPr="00827A30" w:rsidRDefault="0026472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27A30">
              <w:rPr>
                <w:sz w:val="22"/>
                <w:szCs w:val="22"/>
              </w:rPr>
              <w:t>Заказчик:</w:t>
            </w:r>
          </w:p>
        </w:tc>
        <w:tc>
          <w:tcPr>
            <w:tcW w:w="5670" w:type="dxa"/>
            <w:shd w:val="clear" w:color="auto" w:fill="auto"/>
          </w:tcPr>
          <w:p w:rsidR="00264721" w:rsidRPr="00827A30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827A30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89317F" w:rsidRPr="00827A30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827A30">
              <w:rPr>
                <w:sz w:val="22"/>
                <w:szCs w:val="22"/>
              </w:rPr>
              <w:t>Место нахождения: 1</w:t>
            </w:r>
            <w:r w:rsidR="00362E1E" w:rsidRPr="00827A30">
              <w:rPr>
                <w:sz w:val="22"/>
                <w:szCs w:val="22"/>
              </w:rPr>
              <w:t>98188, Российская Федерация, г. </w:t>
            </w:r>
            <w:r w:rsidRPr="00827A30">
              <w:rPr>
                <w:sz w:val="22"/>
                <w:szCs w:val="22"/>
              </w:rPr>
              <w:t>Санкт-Петербург, ул.</w:t>
            </w:r>
            <w:r w:rsidRPr="00827A30">
              <w:rPr>
                <w:sz w:val="22"/>
                <w:szCs w:val="22"/>
                <w:lang w:val="en-US"/>
              </w:rPr>
              <w:t> </w:t>
            </w:r>
            <w:r w:rsidRPr="00827A30">
              <w:rPr>
                <w:sz w:val="22"/>
                <w:szCs w:val="22"/>
              </w:rPr>
              <w:t>Броневая, д.6, литера Б</w:t>
            </w:r>
            <w:r w:rsidR="002A07CA" w:rsidRPr="00827A30">
              <w:rPr>
                <w:sz w:val="22"/>
                <w:szCs w:val="22"/>
              </w:rPr>
              <w:t>;</w:t>
            </w:r>
          </w:p>
          <w:p w:rsidR="002A07CA" w:rsidRPr="00827A30" w:rsidRDefault="002A07CA" w:rsidP="00D846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827A30">
              <w:rPr>
                <w:rFonts w:ascii="Times New Roman" w:hAnsi="Times New Roman"/>
              </w:rPr>
              <w:t xml:space="preserve">почтовый адрес: </w:t>
            </w:r>
            <w:r w:rsidR="00362E1E" w:rsidRPr="00827A30">
              <w:rPr>
                <w:rFonts w:ascii="Times New Roman" w:hAnsi="Times New Roman"/>
              </w:rPr>
              <w:t xml:space="preserve">197198 </w:t>
            </w:r>
            <w:r w:rsidR="00362E1E" w:rsidRPr="00827A30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</w:t>
            </w:r>
            <w:r w:rsidR="00084385" w:rsidRPr="00827A30">
              <w:rPr>
                <w:rFonts w:ascii="Times New Roman" w:eastAsia="Times New Roman" w:hAnsi="Times New Roman"/>
                <w:bCs/>
                <w:lang w:eastAsia="ru-RU"/>
              </w:rPr>
              <w:t>любова, д. 16, корп. 2, литер А</w:t>
            </w:r>
          </w:p>
          <w:p w:rsidR="00D46875" w:rsidRPr="00827A30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827A30">
              <w:rPr>
                <w:sz w:val="22"/>
                <w:szCs w:val="22"/>
              </w:rPr>
              <w:t xml:space="preserve">Электронный адрес: </w:t>
            </w:r>
            <w:hyperlink r:id="rId10" w:history="1">
              <w:r w:rsidRPr="00827A30">
                <w:rPr>
                  <w:rStyle w:val="a6"/>
                  <w:sz w:val="22"/>
                  <w:szCs w:val="22"/>
                  <w:lang w:val="en-US"/>
                </w:rPr>
                <w:t>office</w:t>
              </w:r>
              <w:r w:rsidRPr="00827A30">
                <w:rPr>
                  <w:rStyle w:val="a6"/>
                  <w:sz w:val="22"/>
                  <w:szCs w:val="22"/>
                </w:rPr>
                <w:t>@</w:t>
              </w:r>
              <w:proofErr w:type="spellStart"/>
              <w:r w:rsidRPr="00827A30">
                <w:rPr>
                  <w:rStyle w:val="a6"/>
                  <w:sz w:val="22"/>
                  <w:szCs w:val="22"/>
                  <w:lang w:val="en-US"/>
                </w:rPr>
                <w:t>tg</w:t>
              </w:r>
              <w:proofErr w:type="spellEnd"/>
              <w:r w:rsidRPr="00827A30">
                <w:rPr>
                  <w:rStyle w:val="a6"/>
                  <w:sz w:val="22"/>
                  <w:szCs w:val="22"/>
                </w:rPr>
                <w:t>с1.</w:t>
              </w:r>
              <w:proofErr w:type="spellStart"/>
              <w:r w:rsidRPr="00827A30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827A30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827A30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b/>
                <w:i/>
                <w:sz w:val="22"/>
                <w:szCs w:val="22"/>
              </w:rPr>
            </w:pPr>
            <w:r w:rsidRPr="00827A30">
              <w:rPr>
                <w:sz w:val="22"/>
                <w:szCs w:val="22"/>
              </w:rPr>
              <w:t>Контактный телефон: (812) 901-36-06</w:t>
            </w:r>
          </w:p>
        </w:tc>
      </w:tr>
      <w:tr w:rsidR="00C838D5" w:rsidRPr="00827A30" w:rsidTr="009E5D73">
        <w:tc>
          <w:tcPr>
            <w:tcW w:w="565" w:type="dxa"/>
            <w:shd w:val="clear" w:color="auto" w:fill="auto"/>
          </w:tcPr>
          <w:p w:rsidR="00C838D5" w:rsidRPr="00827A30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827A30" w:rsidRDefault="00C838D5" w:rsidP="00661DA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27A30">
              <w:rPr>
                <w:sz w:val="22"/>
                <w:szCs w:val="22"/>
              </w:rPr>
              <w:t>Филиал Заказчика, для нужд которого проводится Запрос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827A30" w:rsidRDefault="00C838D5" w:rsidP="00661DAB">
            <w:pPr>
              <w:pStyle w:val="a5"/>
              <w:spacing w:before="0" w:after="0"/>
              <w:ind w:left="0"/>
              <w:rPr>
                <w:sz w:val="22"/>
                <w:szCs w:val="22"/>
              </w:rPr>
            </w:pPr>
            <w:r w:rsidRPr="00827A30">
              <w:rPr>
                <w:sz w:val="22"/>
                <w:szCs w:val="22"/>
              </w:rPr>
              <w:t>Филиал «Невский» ОАО «ТГК-1»</w:t>
            </w:r>
          </w:p>
        </w:tc>
      </w:tr>
      <w:tr w:rsidR="00C838D5" w:rsidRPr="00827A30" w:rsidTr="00CC0B0E">
        <w:trPr>
          <w:trHeight w:val="551"/>
        </w:trPr>
        <w:tc>
          <w:tcPr>
            <w:tcW w:w="565" w:type="dxa"/>
            <w:shd w:val="clear" w:color="auto" w:fill="auto"/>
          </w:tcPr>
          <w:p w:rsidR="00C838D5" w:rsidRPr="00827A30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827A30" w:rsidRDefault="00C838D5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27A30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827A30" w:rsidRDefault="00C838D5" w:rsidP="00FF44D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27A30">
              <w:rPr>
                <w:sz w:val="22"/>
                <w:szCs w:val="22"/>
              </w:rPr>
              <w:t xml:space="preserve">Поставка </w:t>
            </w:r>
            <w:r w:rsidR="00661DAB" w:rsidRPr="00827A30">
              <w:rPr>
                <w:b/>
                <w:sz w:val="22"/>
                <w:szCs w:val="22"/>
              </w:rPr>
              <w:t>Комплекта уплотнений для теплообменника М10М</w:t>
            </w:r>
            <w:r w:rsidR="00661DAB" w:rsidRPr="00827A30">
              <w:rPr>
                <w:sz w:val="22"/>
                <w:szCs w:val="22"/>
              </w:rPr>
              <w:t xml:space="preserve"> </w:t>
            </w:r>
            <w:r w:rsidRPr="00827A30">
              <w:rPr>
                <w:sz w:val="22"/>
                <w:szCs w:val="22"/>
              </w:rPr>
              <w:t>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C838D5" w:rsidRPr="00827A30" w:rsidTr="009E5D73">
        <w:tc>
          <w:tcPr>
            <w:tcW w:w="565" w:type="dxa"/>
            <w:shd w:val="clear" w:color="auto" w:fill="auto"/>
          </w:tcPr>
          <w:p w:rsidR="00C838D5" w:rsidRPr="00827A30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827A30" w:rsidRDefault="00C838D5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27A30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5670" w:type="dxa"/>
            <w:shd w:val="clear" w:color="auto" w:fill="auto"/>
          </w:tcPr>
          <w:p w:rsidR="00C838D5" w:rsidRPr="00827A30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27A30">
              <w:rPr>
                <w:rFonts w:ascii="Times New Roman" w:hAnsi="Times New Roman"/>
              </w:rPr>
              <w:t xml:space="preserve">Объем поставки: </w:t>
            </w:r>
            <w:r w:rsidR="00661DAB" w:rsidRPr="00827A30">
              <w:rPr>
                <w:rFonts w:ascii="Times New Roman" w:hAnsi="Times New Roman"/>
              </w:rPr>
              <w:t xml:space="preserve">2 </w:t>
            </w:r>
            <w:proofErr w:type="spellStart"/>
            <w:r w:rsidR="00661DAB" w:rsidRPr="00827A30">
              <w:rPr>
                <w:rFonts w:ascii="Times New Roman" w:hAnsi="Times New Roman"/>
              </w:rPr>
              <w:t>компл</w:t>
            </w:r>
            <w:proofErr w:type="spellEnd"/>
            <w:r w:rsidR="00661DAB" w:rsidRPr="00827A30">
              <w:rPr>
                <w:rFonts w:ascii="Times New Roman" w:hAnsi="Times New Roman"/>
              </w:rPr>
              <w:t>.</w:t>
            </w:r>
            <w:r w:rsidRPr="00827A30">
              <w:rPr>
                <w:rFonts w:ascii="Times New Roman" w:hAnsi="Times New Roman"/>
              </w:rPr>
              <w:t xml:space="preserve"> </w:t>
            </w:r>
          </w:p>
          <w:p w:rsidR="00C838D5" w:rsidRPr="00827A30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27A30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C0B0E" w:rsidRPr="00827A30" w:rsidTr="009E5D73">
        <w:tc>
          <w:tcPr>
            <w:tcW w:w="565" w:type="dxa"/>
            <w:shd w:val="clear" w:color="auto" w:fill="auto"/>
          </w:tcPr>
          <w:p w:rsidR="00CC0B0E" w:rsidRPr="00827A3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27A30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27A30">
              <w:rPr>
                <w:sz w:val="22"/>
                <w:szCs w:val="22"/>
              </w:rPr>
              <w:t>Место</w:t>
            </w:r>
            <w:r w:rsidR="008E4570" w:rsidRPr="00827A30">
              <w:rPr>
                <w:sz w:val="22"/>
                <w:szCs w:val="22"/>
              </w:rPr>
              <w:t>, условия и сроки (периоды)</w:t>
            </w:r>
            <w:r w:rsidRPr="00827A30">
              <w:rPr>
                <w:sz w:val="22"/>
                <w:szCs w:val="22"/>
              </w:rPr>
              <w:t xml:space="preserve"> поставки Продукции</w:t>
            </w:r>
          </w:p>
        </w:tc>
        <w:tc>
          <w:tcPr>
            <w:tcW w:w="5670" w:type="dxa"/>
            <w:shd w:val="clear" w:color="auto" w:fill="auto"/>
          </w:tcPr>
          <w:p w:rsidR="00CC0B0E" w:rsidRPr="00827A30" w:rsidRDefault="008E4570" w:rsidP="0020645B">
            <w:pPr>
              <w:spacing w:after="0" w:line="240" w:lineRule="auto"/>
              <w:jc w:val="both"/>
            </w:pPr>
            <w:r w:rsidRPr="00827A30">
              <w:rPr>
                <w:rFonts w:ascii="Times New Roman" w:hAnsi="Times New Roman"/>
              </w:rPr>
              <w:t>С</w:t>
            </w:r>
            <w:r w:rsidR="00C275C7" w:rsidRPr="00827A30">
              <w:rPr>
                <w:rFonts w:ascii="Times New Roman" w:hAnsi="Times New Roman"/>
              </w:rPr>
              <w:t>огласно техническ</w:t>
            </w:r>
            <w:r w:rsidR="0020645B" w:rsidRPr="00827A30">
              <w:rPr>
                <w:rFonts w:ascii="Times New Roman" w:hAnsi="Times New Roman"/>
              </w:rPr>
              <w:t>ого</w:t>
            </w:r>
            <w:r w:rsidR="00C275C7" w:rsidRPr="00827A30">
              <w:rPr>
                <w:rFonts w:ascii="Times New Roman" w:hAnsi="Times New Roman"/>
              </w:rPr>
              <w:t xml:space="preserve"> задани</w:t>
            </w:r>
            <w:r w:rsidR="0020645B" w:rsidRPr="00827A30">
              <w:rPr>
                <w:rFonts w:ascii="Times New Roman" w:hAnsi="Times New Roman"/>
              </w:rPr>
              <w:t>я</w:t>
            </w:r>
            <w:r w:rsidR="00C275C7" w:rsidRPr="00827A30">
              <w:rPr>
                <w:rFonts w:ascii="Times New Roman" w:hAnsi="Times New Roman"/>
              </w:rPr>
              <w:t>, являющ</w:t>
            </w:r>
            <w:r w:rsidRPr="00827A30">
              <w:rPr>
                <w:rFonts w:ascii="Times New Roman" w:hAnsi="Times New Roman"/>
              </w:rPr>
              <w:t>е</w:t>
            </w:r>
            <w:r w:rsidR="0020645B" w:rsidRPr="00827A30">
              <w:rPr>
                <w:rFonts w:ascii="Times New Roman" w:hAnsi="Times New Roman"/>
              </w:rPr>
              <w:t>го</w:t>
            </w:r>
            <w:r w:rsidR="00C275C7" w:rsidRPr="00827A30">
              <w:rPr>
                <w:rFonts w:ascii="Times New Roman" w:hAnsi="Times New Roman"/>
              </w:rPr>
              <w:t>ся неотъемлем</w:t>
            </w:r>
            <w:r w:rsidRPr="00827A30">
              <w:rPr>
                <w:rFonts w:ascii="Times New Roman" w:hAnsi="Times New Roman"/>
              </w:rPr>
              <w:t>ой</w:t>
            </w:r>
            <w:r w:rsidR="00C275C7" w:rsidRPr="00827A30">
              <w:rPr>
                <w:rFonts w:ascii="Times New Roman" w:hAnsi="Times New Roman"/>
              </w:rPr>
              <w:t xml:space="preserve"> част</w:t>
            </w:r>
            <w:r w:rsidRPr="00827A30">
              <w:rPr>
                <w:rFonts w:ascii="Times New Roman" w:hAnsi="Times New Roman"/>
              </w:rPr>
              <w:t>ью</w:t>
            </w:r>
            <w:r w:rsidR="00C275C7" w:rsidRPr="00827A30">
              <w:rPr>
                <w:rFonts w:ascii="Times New Roman" w:hAnsi="Times New Roman"/>
              </w:rPr>
              <w:t xml:space="preserve"> Документации о запросе предложений</w:t>
            </w:r>
          </w:p>
        </w:tc>
      </w:tr>
      <w:tr w:rsidR="00CC0B0E" w:rsidRPr="00827A30" w:rsidTr="004F1056">
        <w:trPr>
          <w:trHeight w:val="385"/>
        </w:trPr>
        <w:tc>
          <w:tcPr>
            <w:tcW w:w="565" w:type="dxa"/>
            <w:shd w:val="clear" w:color="auto" w:fill="auto"/>
          </w:tcPr>
          <w:p w:rsidR="00CC0B0E" w:rsidRPr="00827A3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27A30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27A30">
              <w:rPr>
                <w:sz w:val="22"/>
                <w:szCs w:val="22"/>
              </w:rPr>
              <w:t xml:space="preserve">Дополнительные условия </w:t>
            </w:r>
          </w:p>
        </w:tc>
        <w:tc>
          <w:tcPr>
            <w:tcW w:w="5670" w:type="dxa"/>
            <w:shd w:val="clear" w:color="auto" w:fill="auto"/>
          </w:tcPr>
          <w:p w:rsidR="00CC0B0E" w:rsidRPr="00827A30" w:rsidRDefault="00CC0B0E" w:rsidP="00661DA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27A30">
              <w:rPr>
                <w:sz w:val="22"/>
                <w:szCs w:val="22"/>
              </w:rPr>
              <w:t>Дата изготовления продукции – не ранее 201</w:t>
            </w:r>
            <w:r w:rsidR="00661DAB" w:rsidRPr="00827A30">
              <w:rPr>
                <w:sz w:val="22"/>
                <w:szCs w:val="22"/>
              </w:rPr>
              <w:t>4</w:t>
            </w:r>
          </w:p>
        </w:tc>
      </w:tr>
      <w:tr w:rsidR="00CC0B0E" w:rsidRPr="00827A30" w:rsidTr="004F1056">
        <w:trPr>
          <w:trHeight w:val="688"/>
        </w:trPr>
        <w:tc>
          <w:tcPr>
            <w:tcW w:w="565" w:type="dxa"/>
            <w:shd w:val="clear" w:color="auto" w:fill="auto"/>
          </w:tcPr>
          <w:p w:rsidR="00CC0B0E" w:rsidRPr="00827A3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27A30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27A30">
              <w:rPr>
                <w:sz w:val="22"/>
                <w:szCs w:val="22"/>
              </w:rPr>
              <w:t>Форма и вид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827A30" w:rsidRDefault="00CC0B0E" w:rsidP="00D8466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827A30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CC0B0E" w:rsidRPr="00827A30" w:rsidTr="009E5D73">
        <w:tc>
          <w:tcPr>
            <w:tcW w:w="565" w:type="dxa"/>
            <w:shd w:val="clear" w:color="auto" w:fill="auto"/>
          </w:tcPr>
          <w:p w:rsidR="00CC0B0E" w:rsidRPr="00827A3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27A30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27A30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5670" w:type="dxa"/>
            <w:shd w:val="clear" w:color="auto" w:fill="auto"/>
          </w:tcPr>
          <w:p w:rsidR="00D72B6E" w:rsidRPr="00827A30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827A30">
              <w:rPr>
                <w:sz w:val="22"/>
                <w:szCs w:val="22"/>
              </w:rPr>
              <w:t xml:space="preserve">Контактное лицо </w:t>
            </w:r>
            <w:r w:rsidR="00833E99" w:rsidRPr="00827A30">
              <w:rPr>
                <w:sz w:val="22"/>
                <w:szCs w:val="22"/>
              </w:rPr>
              <w:t>по организационным и процедурным вопросам</w:t>
            </w:r>
            <w:r w:rsidRPr="00827A30">
              <w:rPr>
                <w:sz w:val="22"/>
                <w:szCs w:val="22"/>
              </w:rPr>
              <w:t xml:space="preserve">: Специалист </w:t>
            </w:r>
            <w:r w:rsidR="009F127D" w:rsidRPr="00827A30">
              <w:rPr>
                <w:sz w:val="22"/>
                <w:szCs w:val="22"/>
              </w:rPr>
              <w:t>отдела</w:t>
            </w:r>
            <w:r w:rsidRPr="00827A30">
              <w:rPr>
                <w:sz w:val="22"/>
                <w:szCs w:val="22"/>
              </w:rPr>
              <w:t xml:space="preserve"> проведения регламентированных процедур </w:t>
            </w:r>
            <w:proofErr w:type="spellStart"/>
            <w:r w:rsidR="00EB1E3D" w:rsidRPr="00827A30">
              <w:rPr>
                <w:sz w:val="22"/>
                <w:szCs w:val="22"/>
              </w:rPr>
              <w:t>Мухамедова</w:t>
            </w:r>
            <w:proofErr w:type="spellEnd"/>
            <w:r w:rsidR="00EB1E3D" w:rsidRPr="00827A30">
              <w:rPr>
                <w:sz w:val="22"/>
                <w:szCs w:val="22"/>
              </w:rPr>
              <w:t xml:space="preserve"> Анна Юрьевна</w:t>
            </w:r>
          </w:p>
          <w:p w:rsidR="00D72B6E" w:rsidRPr="00827A30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827A30">
              <w:rPr>
                <w:sz w:val="22"/>
                <w:szCs w:val="22"/>
              </w:rPr>
              <w:t>Контактный телефон - (495) 646-80-27 (доб. 2</w:t>
            </w:r>
            <w:r w:rsidR="00EB1E3D" w:rsidRPr="00827A30">
              <w:rPr>
                <w:sz w:val="22"/>
                <w:szCs w:val="22"/>
              </w:rPr>
              <w:t>4</w:t>
            </w:r>
            <w:r w:rsidRPr="00827A30">
              <w:rPr>
                <w:sz w:val="22"/>
                <w:szCs w:val="22"/>
              </w:rPr>
              <w:t>3)</w:t>
            </w:r>
          </w:p>
          <w:p w:rsidR="00D72B6E" w:rsidRPr="00827A30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827A30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="00EB1E3D" w:rsidRPr="00827A30">
              <w:rPr>
                <w:rStyle w:val="a6"/>
                <w:sz w:val="22"/>
                <w:szCs w:val="22"/>
                <w:lang w:val="en-US"/>
              </w:rPr>
              <w:t>mukhamedova</w:t>
            </w:r>
            <w:proofErr w:type="spellEnd"/>
            <w:r w:rsidRPr="00827A30">
              <w:rPr>
                <w:rStyle w:val="a6"/>
                <w:sz w:val="22"/>
                <w:szCs w:val="22"/>
              </w:rPr>
              <w:t>@</w:t>
            </w:r>
            <w:proofErr w:type="spellStart"/>
            <w:r w:rsidRPr="00827A30">
              <w:rPr>
                <w:rStyle w:val="a6"/>
                <w:sz w:val="22"/>
                <w:szCs w:val="22"/>
                <w:lang w:val="en-US"/>
              </w:rPr>
              <w:t>pptk</w:t>
            </w:r>
            <w:proofErr w:type="spellEnd"/>
            <w:r w:rsidRPr="00827A30">
              <w:rPr>
                <w:rStyle w:val="a6"/>
                <w:sz w:val="22"/>
                <w:szCs w:val="22"/>
              </w:rPr>
              <w:t>-</w:t>
            </w:r>
            <w:proofErr w:type="spellStart"/>
            <w:r w:rsidRPr="00827A30">
              <w:rPr>
                <w:rStyle w:val="a6"/>
                <w:sz w:val="22"/>
                <w:szCs w:val="22"/>
                <w:lang w:val="en-US"/>
              </w:rPr>
              <w:t>mos</w:t>
            </w:r>
            <w:proofErr w:type="spellEnd"/>
            <w:r w:rsidRPr="00827A30">
              <w:rPr>
                <w:rStyle w:val="a6"/>
                <w:sz w:val="22"/>
                <w:szCs w:val="22"/>
              </w:rPr>
              <w:t>.</w:t>
            </w:r>
            <w:proofErr w:type="spellStart"/>
            <w:r w:rsidRPr="00827A30">
              <w:rPr>
                <w:rStyle w:val="a6"/>
                <w:sz w:val="22"/>
                <w:szCs w:val="22"/>
                <w:lang w:val="en-US"/>
              </w:rPr>
              <w:t>ru</w:t>
            </w:r>
            <w:proofErr w:type="spellEnd"/>
          </w:p>
          <w:p w:rsidR="00EB1E3D" w:rsidRPr="00827A30" w:rsidRDefault="00CC0B0E" w:rsidP="00EB1E3D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827A30">
              <w:rPr>
                <w:sz w:val="22"/>
                <w:szCs w:val="22"/>
              </w:rPr>
              <w:t xml:space="preserve">Специалист </w:t>
            </w:r>
            <w:r w:rsidR="009F127D" w:rsidRPr="00827A30">
              <w:rPr>
                <w:sz w:val="22"/>
                <w:szCs w:val="22"/>
              </w:rPr>
              <w:t>отдела</w:t>
            </w:r>
            <w:r w:rsidRPr="00827A30">
              <w:rPr>
                <w:sz w:val="22"/>
                <w:szCs w:val="22"/>
              </w:rPr>
              <w:t xml:space="preserve"> проведения регламентированных процедур </w:t>
            </w:r>
            <w:r w:rsidR="00EB1E3D" w:rsidRPr="00827A30">
              <w:rPr>
                <w:sz w:val="22"/>
                <w:szCs w:val="22"/>
              </w:rPr>
              <w:t>Шилов Константин Сергеевич</w:t>
            </w:r>
          </w:p>
          <w:p w:rsidR="00EB1E3D" w:rsidRPr="00827A30" w:rsidRDefault="00EB1E3D" w:rsidP="00EB1E3D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827A30">
              <w:rPr>
                <w:sz w:val="22"/>
                <w:szCs w:val="22"/>
              </w:rPr>
              <w:t>Контактный телефон - (495) 646-80-27 (доб. 283)</w:t>
            </w:r>
          </w:p>
          <w:p w:rsidR="00CC0B0E" w:rsidRPr="00827A30" w:rsidRDefault="00EB1E3D" w:rsidP="00EB1E3D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827A30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Pr="00827A30">
              <w:rPr>
                <w:rStyle w:val="a6"/>
                <w:sz w:val="22"/>
                <w:szCs w:val="22"/>
                <w:lang w:val="en-US"/>
              </w:rPr>
              <w:t>shilov</w:t>
            </w:r>
            <w:proofErr w:type="spellEnd"/>
            <w:r w:rsidRPr="00827A30">
              <w:rPr>
                <w:rStyle w:val="a6"/>
                <w:sz w:val="22"/>
                <w:szCs w:val="22"/>
              </w:rPr>
              <w:t>@</w:t>
            </w:r>
            <w:proofErr w:type="spellStart"/>
            <w:r w:rsidRPr="00827A30">
              <w:rPr>
                <w:rStyle w:val="a6"/>
                <w:sz w:val="22"/>
                <w:szCs w:val="22"/>
                <w:lang w:val="en-US"/>
              </w:rPr>
              <w:t>pptk</w:t>
            </w:r>
            <w:proofErr w:type="spellEnd"/>
            <w:r w:rsidRPr="00827A30">
              <w:rPr>
                <w:rStyle w:val="a6"/>
                <w:sz w:val="22"/>
                <w:szCs w:val="22"/>
              </w:rPr>
              <w:t>-</w:t>
            </w:r>
            <w:proofErr w:type="spellStart"/>
            <w:r w:rsidRPr="00827A30">
              <w:rPr>
                <w:rStyle w:val="a6"/>
                <w:sz w:val="22"/>
                <w:szCs w:val="22"/>
                <w:lang w:val="en-US"/>
              </w:rPr>
              <w:t>mos</w:t>
            </w:r>
            <w:proofErr w:type="spellEnd"/>
            <w:r w:rsidRPr="00827A30">
              <w:rPr>
                <w:rStyle w:val="a6"/>
                <w:sz w:val="22"/>
                <w:szCs w:val="22"/>
              </w:rPr>
              <w:t>.</w:t>
            </w:r>
            <w:proofErr w:type="spellStart"/>
            <w:r w:rsidRPr="00827A30">
              <w:rPr>
                <w:rStyle w:val="a6"/>
                <w:sz w:val="22"/>
                <w:szCs w:val="22"/>
                <w:lang w:val="en-US"/>
              </w:rPr>
              <w:t>ru</w:t>
            </w:r>
            <w:proofErr w:type="spellEnd"/>
          </w:p>
          <w:p w:rsidR="00EB1E3D" w:rsidRPr="00827A30" w:rsidRDefault="00CC0B0E" w:rsidP="00EB1E3D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827A30">
              <w:rPr>
                <w:snapToGrid w:val="0"/>
                <w:sz w:val="22"/>
                <w:szCs w:val="22"/>
              </w:rPr>
              <w:t xml:space="preserve">Ответственный за прием конвертов с заявками: специалист </w:t>
            </w:r>
            <w:r w:rsidR="009F127D" w:rsidRPr="00827A30">
              <w:rPr>
                <w:snapToGrid w:val="0"/>
                <w:sz w:val="22"/>
                <w:szCs w:val="22"/>
              </w:rPr>
              <w:t>отдела</w:t>
            </w:r>
            <w:r w:rsidRPr="00827A30">
              <w:rPr>
                <w:snapToGrid w:val="0"/>
                <w:sz w:val="22"/>
                <w:szCs w:val="22"/>
              </w:rPr>
              <w:t xml:space="preserve"> проведения регламентированных процедур </w:t>
            </w:r>
            <w:r w:rsidR="00EB1E3D" w:rsidRPr="00827A30">
              <w:rPr>
                <w:sz w:val="22"/>
                <w:szCs w:val="22"/>
              </w:rPr>
              <w:t>Головина Лилия Сергеевна</w:t>
            </w:r>
          </w:p>
          <w:p w:rsidR="00EB1E3D" w:rsidRPr="00827A30" w:rsidRDefault="00EB1E3D" w:rsidP="00EB1E3D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827A30">
              <w:rPr>
                <w:sz w:val="22"/>
                <w:szCs w:val="22"/>
              </w:rPr>
              <w:t>Контактный телефон - (495) 646-80-27 (доб. 212)</w:t>
            </w:r>
          </w:p>
          <w:p w:rsidR="00D72B6E" w:rsidRPr="00827A30" w:rsidRDefault="00EB1E3D" w:rsidP="00EB1E3D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827A30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Pr="00827A30">
              <w:rPr>
                <w:rStyle w:val="a6"/>
                <w:sz w:val="22"/>
                <w:szCs w:val="22"/>
                <w:lang w:val="en-US"/>
              </w:rPr>
              <w:t>golovina</w:t>
            </w:r>
            <w:proofErr w:type="spellEnd"/>
            <w:r w:rsidRPr="00827A30">
              <w:rPr>
                <w:rStyle w:val="a6"/>
                <w:sz w:val="22"/>
                <w:szCs w:val="22"/>
              </w:rPr>
              <w:t>@</w:t>
            </w:r>
            <w:proofErr w:type="spellStart"/>
            <w:r w:rsidRPr="00827A30">
              <w:rPr>
                <w:rStyle w:val="a6"/>
                <w:sz w:val="22"/>
                <w:szCs w:val="22"/>
                <w:lang w:val="en-US"/>
              </w:rPr>
              <w:t>pptk</w:t>
            </w:r>
            <w:proofErr w:type="spellEnd"/>
            <w:r w:rsidRPr="00827A30">
              <w:rPr>
                <w:rStyle w:val="a6"/>
                <w:sz w:val="22"/>
                <w:szCs w:val="22"/>
              </w:rPr>
              <w:t>-</w:t>
            </w:r>
            <w:proofErr w:type="spellStart"/>
            <w:r w:rsidRPr="00827A30">
              <w:rPr>
                <w:rStyle w:val="a6"/>
                <w:sz w:val="22"/>
                <w:szCs w:val="22"/>
                <w:lang w:val="en-US"/>
              </w:rPr>
              <w:t>mos</w:t>
            </w:r>
            <w:proofErr w:type="spellEnd"/>
            <w:r w:rsidRPr="00827A30">
              <w:rPr>
                <w:rStyle w:val="a6"/>
                <w:sz w:val="22"/>
                <w:szCs w:val="22"/>
              </w:rPr>
              <w:t>.</w:t>
            </w:r>
            <w:proofErr w:type="spellStart"/>
            <w:r w:rsidRPr="00827A30">
              <w:rPr>
                <w:rStyle w:val="a6"/>
                <w:sz w:val="22"/>
                <w:szCs w:val="22"/>
                <w:lang w:val="en-US"/>
              </w:rPr>
              <w:t>ru</w:t>
            </w:r>
            <w:proofErr w:type="spellEnd"/>
          </w:p>
          <w:p w:rsidR="00CC0B0E" w:rsidRPr="00827A30" w:rsidRDefault="00CC0B0E" w:rsidP="00C275C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827A30">
              <w:rPr>
                <w:sz w:val="22"/>
                <w:szCs w:val="22"/>
              </w:rPr>
              <w:t xml:space="preserve">Режим работы – с пн. по пт. с </w:t>
            </w:r>
            <w:r w:rsidR="00CB6D69" w:rsidRPr="00827A30">
              <w:rPr>
                <w:sz w:val="22"/>
                <w:szCs w:val="22"/>
              </w:rPr>
              <w:t>8:3</w:t>
            </w:r>
            <w:r w:rsidRPr="00827A30">
              <w:rPr>
                <w:sz w:val="22"/>
                <w:szCs w:val="22"/>
              </w:rPr>
              <w:t>0 ч. до 17:</w:t>
            </w:r>
            <w:r w:rsidR="00CB6D69" w:rsidRPr="00827A30">
              <w:rPr>
                <w:sz w:val="22"/>
                <w:szCs w:val="22"/>
              </w:rPr>
              <w:t>30</w:t>
            </w:r>
            <w:r w:rsidRPr="00827A30">
              <w:rPr>
                <w:sz w:val="22"/>
                <w:szCs w:val="22"/>
              </w:rPr>
              <w:t xml:space="preserve"> ч. (по московскому времени)</w:t>
            </w:r>
            <w:r w:rsidR="003060BA" w:rsidRPr="00827A30">
              <w:rPr>
                <w:sz w:val="22"/>
                <w:szCs w:val="22"/>
              </w:rPr>
              <w:t xml:space="preserve">, обеденный перерыв  </w:t>
            </w:r>
            <w:r w:rsidR="00D72B6E" w:rsidRPr="00827A30">
              <w:rPr>
                <w:sz w:val="22"/>
                <w:szCs w:val="22"/>
              </w:rPr>
              <w:t xml:space="preserve">с </w:t>
            </w:r>
            <w:r w:rsidR="00C275C7" w:rsidRPr="00827A30">
              <w:rPr>
                <w:sz w:val="22"/>
                <w:szCs w:val="22"/>
              </w:rPr>
              <w:t>12</w:t>
            </w:r>
            <w:r w:rsidR="003060BA" w:rsidRPr="00827A30">
              <w:rPr>
                <w:sz w:val="22"/>
                <w:szCs w:val="22"/>
              </w:rPr>
              <w:t xml:space="preserve">:00 ч. до </w:t>
            </w:r>
            <w:r w:rsidR="00C275C7" w:rsidRPr="00827A30">
              <w:rPr>
                <w:sz w:val="22"/>
                <w:szCs w:val="22"/>
              </w:rPr>
              <w:t>13</w:t>
            </w:r>
            <w:r w:rsidR="003060BA" w:rsidRPr="00827A30">
              <w:rPr>
                <w:sz w:val="22"/>
                <w:szCs w:val="22"/>
              </w:rPr>
              <w:t>:00 ч.</w:t>
            </w:r>
          </w:p>
        </w:tc>
      </w:tr>
      <w:tr w:rsidR="00CC0B0E" w:rsidRPr="00827A30" w:rsidTr="009E5D73">
        <w:tc>
          <w:tcPr>
            <w:tcW w:w="565" w:type="dxa"/>
            <w:shd w:val="clear" w:color="auto" w:fill="auto"/>
          </w:tcPr>
          <w:p w:rsidR="00CC0B0E" w:rsidRPr="00827A3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27A30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27A30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827A30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827A30">
              <w:rPr>
                <w:sz w:val="22"/>
                <w:szCs w:val="22"/>
              </w:rPr>
              <w:t xml:space="preserve">Настоящая Документация о запросе предложений размещена на официальном сайте </w:t>
            </w:r>
            <w:hyperlink r:id="rId11" w:history="1">
              <w:r w:rsidRPr="00827A30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827A30">
              <w:rPr>
                <w:sz w:val="22"/>
                <w:szCs w:val="22"/>
              </w:rPr>
              <w:t>, сайтах Заказчика и Организатора одновременно с размещением Извещения и доступна для ознакомления без взимания платы</w:t>
            </w:r>
          </w:p>
          <w:p w:rsidR="00CC0B0E" w:rsidRPr="00827A30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827A30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</w:tc>
      </w:tr>
      <w:tr w:rsidR="00CC0B0E" w:rsidRPr="00827A30" w:rsidTr="0011327D">
        <w:trPr>
          <w:trHeight w:val="269"/>
        </w:trPr>
        <w:tc>
          <w:tcPr>
            <w:tcW w:w="565" w:type="dxa"/>
            <w:vMerge w:val="restart"/>
            <w:shd w:val="clear" w:color="auto" w:fill="auto"/>
          </w:tcPr>
          <w:p w:rsidR="00CC0B0E" w:rsidRPr="00827A3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27A30" w:rsidRDefault="00CC0B0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827A30">
              <w:rPr>
                <w:sz w:val="22"/>
                <w:szCs w:val="22"/>
              </w:rPr>
              <w:t>Официальный сайт:</w:t>
            </w:r>
          </w:p>
        </w:tc>
        <w:tc>
          <w:tcPr>
            <w:tcW w:w="5670" w:type="dxa"/>
            <w:shd w:val="clear" w:color="auto" w:fill="auto"/>
          </w:tcPr>
          <w:p w:rsidR="00CC0B0E" w:rsidRPr="00827A30" w:rsidRDefault="00661DAB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hyperlink r:id="rId12" w:history="1">
              <w:r w:rsidR="00CC0B0E" w:rsidRPr="00827A30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CC0B0E" w:rsidRPr="00827A30" w:rsidTr="009E5D73">
        <w:trPr>
          <w:trHeight w:val="382"/>
        </w:trPr>
        <w:tc>
          <w:tcPr>
            <w:tcW w:w="565" w:type="dxa"/>
            <w:vMerge/>
            <w:shd w:val="clear" w:color="auto" w:fill="auto"/>
          </w:tcPr>
          <w:p w:rsidR="00CC0B0E" w:rsidRPr="00827A3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27A30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27A30">
              <w:rPr>
                <w:sz w:val="22"/>
                <w:szCs w:val="22"/>
              </w:rPr>
              <w:t>Сайт Заказчика и Организатора:</w:t>
            </w:r>
          </w:p>
        </w:tc>
        <w:tc>
          <w:tcPr>
            <w:tcW w:w="5670" w:type="dxa"/>
            <w:shd w:val="clear" w:color="auto" w:fill="auto"/>
          </w:tcPr>
          <w:p w:rsidR="00CC0B0E" w:rsidRPr="00827A30" w:rsidRDefault="00661DAB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3" w:history="1">
              <w:r w:rsidR="00CC0B0E" w:rsidRPr="00827A30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827A30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827A30">
                <w:rPr>
                  <w:rStyle w:val="a6"/>
                  <w:sz w:val="22"/>
                  <w:szCs w:val="22"/>
                  <w:lang w:val="en-US"/>
                </w:rPr>
                <w:t>tgc</w:t>
              </w:r>
              <w:proofErr w:type="spellEnd"/>
              <w:r w:rsidR="00CC0B0E" w:rsidRPr="00827A30">
                <w:rPr>
                  <w:rStyle w:val="a6"/>
                  <w:sz w:val="22"/>
                  <w:szCs w:val="22"/>
                </w:rPr>
                <w:t>1.</w:t>
              </w:r>
              <w:proofErr w:type="spellStart"/>
              <w:r w:rsidR="00CC0B0E" w:rsidRPr="00827A30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CC0B0E" w:rsidRPr="00827A30">
              <w:rPr>
                <w:sz w:val="22"/>
                <w:szCs w:val="22"/>
              </w:rPr>
              <w:t xml:space="preserve"> и </w:t>
            </w:r>
          </w:p>
          <w:p w:rsidR="00CC0B0E" w:rsidRPr="00827A30" w:rsidRDefault="00661DAB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CC0B0E" w:rsidRPr="00827A30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827A30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827A30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proofErr w:type="spellEnd"/>
              <w:r w:rsidR="00CC0B0E" w:rsidRPr="00827A30">
                <w:rPr>
                  <w:rStyle w:val="a6"/>
                  <w:sz w:val="22"/>
                  <w:szCs w:val="22"/>
                </w:rPr>
                <w:t>-</w:t>
              </w:r>
              <w:proofErr w:type="spellStart"/>
              <w:r w:rsidR="00CC0B0E" w:rsidRPr="00827A30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proofErr w:type="spellEnd"/>
              <w:r w:rsidR="00CC0B0E" w:rsidRPr="00827A30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827A30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CC0B0E" w:rsidRPr="00827A30" w:rsidTr="004F1056">
        <w:trPr>
          <w:trHeight w:val="1402"/>
        </w:trPr>
        <w:tc>
          <w:tcPr>
            <w:tcW w:w="565" w:type="dxa"/>
            <w:shd w:val="clear" w:color="auto" w:fill="auto"/>
          </w:tcPr>
          <w:p w:rsidR="00CC0B0E" w:rsidRPr="00827A3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27A30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27A30">
              <w:rPr>
                <w:sz w:val="22"/>
                <w:szCs w:val="22"/>
              </w:rPr>
              <w:t>Порядок внесения платы, взимаемой Организатором за предоставление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827A30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827A30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</w:tc>
      </w:tr>
      <w:tr w:rsidR="00CC0B0E" w:rsidRPr="00827A30" w:rsidTr="00971575">
        <w:trPr>
          <w:trHeight w:val="807"/>
        </w:trPr>
        <w:tc>
          <w:tcPr>
            <w:tcW w:w="565" w:type="dxa"/>
            <w:shd w:val="clear" w:color="auto" w:fill="auto"/>
          </w:tcPr>
          <w:p w:rsidR="00CC0B0E" w:rsidRPr="00827A3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27A30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27A30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5670" w:type="dxa"/>
            <w:shd w:val="clear" w:color="auto" w:fill="auto"/>
          </w:tcPr>
          <w:p w:rsidR="00CC0B0E" w:rsidRPr="00827A30" w:rsidRDefault="00661DAB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27A30">
              <w:rPr>
                <w:sz w:val="22"/>
                <w:szCs w:val="22"/>
              </w:rPr>
              <w:t>290</w:t>
            </w:r>
            <w:r w:rsidR="00CC0B0E" w:rsidRPr="00827A30">
              <w:rPr>
                <w:sz w:val="22"/>
                <w:szCs w:val="22"/>
                <w:lang w:val="en-US"/>
              </w:rPr>
              <w:t> </w:t>
            </w:r>
            <w:r w:rsidR="00CC0B0E" w:rsidRPr="00827A30">
              <w:rPr>
                <w:sz w:val="22"/>
                <w:szCs w:val="22"/>
              </w:rPr>
              <w:t>000,00 руб. (без учета НДС)</w:t>
            </w:r>
          </w:p>
        </w:tc>
      </w:tr>
      <w:tr w:rsidR="00CC0B0E" w:rsidRPr="00827A30" w:rsidTr="004F1056">
        <w:trPr>
          <w:trHeight w:val="584"/>
        </w:trPr>
        <w:tc>
          <w:tcPr>
            <w:tcW w:w="565" w:type="dxa"/>
            <w:shd w:val="clear" w:color="auto" w:fill="auto"/>
          </w:tcPr>
          <w:p w:rsidR="00CC0B0E" w:rsidRPr="00827A3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27A30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27A30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827A30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27A30">
              <w:rPr>
                <w:sz w:val="22"/>
                <w:szCs w:val="22"/>
              </w:rPr>
              <w:t>Не устанавливается</w:t>
            </w:r>
          </w:p>
        </w:tc>
      </w:tr>
      <w:tr w:rsidR="00CC0B0E" w:rsidRPr="00827A30" w:rsidTr="00971575">
        <w:trPr>
          <w:trHeight w:val="330"/>
        </w:trPr>
        <w:tc>
          <w:tcPr>
            <w:tcW w:w="565" w:type="dxa"/>
            <w:shd w:val="clear" w:color="auto" w:fill="auto"/>
          </w:tcPr>
          <w:p w:rsidR="00CC0B0E" w:rsidRPr="00827A3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27A30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27A30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827A30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27A30">
              <w:rPr>
                <w:sz w:val="22"/>
                <w:szCs w:val="22"/>
              </w:rPr>
              <w:t>-</w:t>
            </w:r>
          </w:p>
        </w:tc>
      </w:tr>
      <w:tr w:rsidR="00CC0B0E" w:rsidRPr="00827A30" w:rsidTr="00971575">
        <w:trPr>
          <w:trHeight w:val="562"/>
        </w:trPr>
        <w:tc>
          <w:tcPr>
            <w:tcW w:w="565" w:type="dxa"/>
            <w:shd w:val="clear" w:color="auto" w:fill="auto"/>
          </w:tcPr>
          <w:p w:rsidR="00CC0B0E" w:rsidRPr="00827A3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27A30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827A30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5670" w:type="dxa"/>
            <w:shd w:val="clear" w:color="auto" w:fill="auto"/>
          </w:tcPr>
          <w:p w:rsidR="00CC0B0E" w:rsidRPr="00827A30" w:rsidRDefault="00CC0B0E" w:rsidP="00D84663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827A30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CC0B0E" w:rsidRPr="00827A30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27A30">
              <w:rPr>
                <w:sz w:val="22"/>
                <w:szCs w:val="22"/>
              </w:rPr>
              <w:t xml:space="preserve"> </w:t>
            </w:r>
          </w:p>
        </w:tc>
      </w:tr>
      <w:tr w:rsidR="00CC0B0E" w:rsidRPr="00827A30" w:rsidTr="004F1056">
        <w:trPr>
          <w:trHeight w:val="857"/>
        </w:trPr>
        <w:tc>
          <w:tcPr>
            <w:tcW w:w="565" w:type="dxa"/>
            <w:shd w:val="clear" w:color="auto" w:fill="auto"/>
          </w:tcPr>
          <w:p w:rsidR="00CC0B0E" w:rsidRPr="00827A3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27A30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827A30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827A30" w:rsidRDefault="009C4DDF" w:rsidP="00EB1E3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827A30">
              <w:rPr>
                <w:sz w:val="22"/>
                <w:szCs w:val="22"/>
                <w:lang w:val="en-US"/>
              </w:rPr>
              <w:t>05</w:t>
            </w:r>
            <w:r w:rsidR="00CC0B0E" w:rsidRPr="00827A30">
              <w:rPr>
                <w:sz w:val="22"/>
                <w:szCs w:val="22"/>
              </w:rPr>
              <w:t>.06.</w:t>
            </w:r>
            <w:r w:rsidR="00EB1E3D" w:rsidRPr="00827A30">
              <w:rPr>
                <w:sz w:val="22"/>
                <w:szCs w:val="22"/>
                <w:lang w:val="en-US"/>
              </w:rPr>
              <w:t>2014</w:t>
            </w:r>
          </w:p>
        </w:tc>
      </w:tr>
      <w:tr w:rsidR="00CC0B0E" w:rsidRPr="00827A30" w:rsidTr="004F1056">
        <w:trPr>
          <w:trHeight w:val="907"/>
        </w:trPr>
        <w:tc>
          <w:tcPr>
            <w:tcW w:w="565" w:type="dxa"/>
            <w:shd w:val="clear" w:color="auto" w:fill="auto"/>
          </w:tcPr>
          <w:p w:rsidR="00CC0B0E" w:rsidRPr="00827A3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27A30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27A30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827A30" w:rsidRDefault="009C4DDF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27A30">
              <w:rPr>
                <w:sz w:val="22"/>
                <w:szCs w:val="22"/>
              </w:rPr>
              <w:t>18</w:t>
            </w:r>
            <w:r w:rsidR="00CC0B0E" w:rsidRPr="00827A30">
              <w:rPr>
                <w:sz w:val="22"/>
                <w:szCs w:val="22"/>
              </w:rPr>
              <w:t>.</w:t>
            </w:r>
            <w:r w:rsidRPr="00827A30">
              <w:rPr>
                <w:sz w:val="22"/>
                <w:szCs w:val="22"/>
              </w:rPr>
              <w:t>06</w:t>
            </w:r>
            <w:r w:rsidR="00CC0B0E" w:rsidRPr="00827A30">
              <w:rPr>
                <w:sz w:val="22"/>
                <w:szCs w:val="22"/>
              </w:rPr>
              <w:t>.</w:t>
            </w:r>
            <w:r w:rsidR="00EB1E3D" w:rsidRPr="00827A30">
              <w:rPr>
                <w:sz w:val="22"/>
                <w:szCs w:val="22"/>
              </w:rPr>
              <w:t>2014</w:t>
            </w:r>
            <w:r w:rsidR="00CC0B0E" w:rsidRPr="00827A30">
              <w:rPr>
                <w:sz w:val="22"/>
                <w:szCs w:val="22"/>
              </w:rPr>
              <w:t xml:space="preserve"> до </w:t>
            </w:r>
            <w:r w:rsidRPr="00827A30">
              <w:rPr>
                <w:sz w:val="22"/>
                <w:szCs w:val="22"/>
              </w:rPr>
              <w:t>15</w:t>
            </w:r>
            <w:r w:rsidR="00CC0B0E" w:rsidRPr="00827A30">
              <w:rPr>
                <w:sz w:val="22"/>
                <w:szCs w:val="22"/>
              </w:rPr>
              <w:t>:</w:t>
            </w:r>
            <w:r w:rsidR="005B4B13" w:rsidRPr="00827A30">
              <w:rPr>
                <w:sz w:val="22"/>
                <w:szCs w:val="22"/>
              </w:rPr>
              <w:t>30</w:t>
            </w:r>
            <w:r w:rsidR="00CC0B0E" w:rsidRPr="00827A30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827A30" w:rsidRDefault="00C62D49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27A30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CC0B0E" w:rsidRPr="00827A30" w:rsidTr="00971575">
        <w:trPr>
          <w:trHeight w:val="618"/>
        </w:trPr>
        <w:tc>
          <w:tcPr>
            <w:tcW w:w="565" w:type="dxa"/>
            <w:shd w:val="clear" w:color="auto" w:fill="auto"/>
          </w:tcPr>
          <w:p w:rsidR="00CC0B0E" w:rsidRPr="00827A3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27A30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27A30">
              <w:rPr>
                <w:sz w:val="22"/>
                <w:szCs w:val="22"/>
              </w:rPr>
              <w:t>Адрес для подачи Заявок в письменной форме</w:t>
            </w:r>
          </w:p>
        </w:tc>
        <w:tc>
          <w:tcPr>
            <w:tcW w:w="5670" w:type="dxa"/>
            <w:shd w:val="clear" w:color="auto" w:fill="auto"/>
          </w:tcPr>
          <w:p w:rsidR="00CC0B0E" w:rsidRPr="00827A30" w:rsidRDefault="00CC0B0E" w:rsidP="009715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827A30">
              <w:rPr>
                <w:sz w:val="22"/>
                <w:szCs w:val="22"/>
              </w:rPr>
              <w:t>ООО «ППТК», 142784, г. Москва, д. </w:t>
            </w:r>
            <w:proofErr w:type="spellStart"/>
            <w:r w:rsidRPr="00827A30">
              <w:rPr>
                <w:sz w:val="22"/>
                <w:szCs w:val="22"/>
              </w:rPr>
              <w:t>Румянцево</w:t>
            </w:r>
            <w:proofErr w:type="spellEnd"/>
            <w:r w:rsidRPr="00827A30">
              <w:rPr>
                <w:sz w:val="22"/>
                <w:szCs w:val="22"/>
              </w:rPr>
              <w:t>, строение 2, блок В, кабинет 601В</w:t>
            </w:r>
          </w:p>
        </w:tc>
      </w:tr>
      <w:tr w:rsidR="00CC0B0E" w:rsidRPr="00827A30" w:rsidTr="00971575">
        <w:trPr>
          <w:trHeight w:val="1376"/>
        </w:trPr>
        <w:tc>
          <w:tcPr>
            <w:tcW w:w="565" w:type="dxa"/>
            <w:shd w:val="clear" w:color="auto" w:fill="auto"/>
          </w:tcPr>
          <w:p w:rsidR="00CC0B0E" w:rsidRPr="00827A3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27A30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27A30">
              <w:rPr>
                <w:sz w:val="22"/>
                <w:szCs w:val="22"/>
              </w:rPr>
              <w:t>Дата, время и место начала процедуры вскрытия конвертов с Заявками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827A30" w:rsidRDefault="009C4DDF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27A30">
              <w:rPr>
                <w:sz w:val="22"/>
                <w:szCs w:val="22"/>
              </w:rPr>
              <w:t>18</w:t>
            </w:r>
            <w:r w:rsidR="00CC0B0E" w:rsidRPr="00827A30">
              <w:rPr>
                <w:sz w:val="22"/>
                <w:szCs w:val="22"/>
              </w:rPr>
              <w:t>.</w:t>
            </w:r>
            <w:r w:rsidRPr="00827A30">
              <w:rPr>
                <w:sz w:val="22"/>
                <w:szCs w:val="22"/>
              </w:rPr>
              <w:t>06</w:t>
            </w:r>
            <w:r w:rsidR="00CC0B0E" w:rsidRPr="00827A30">
              <w:rPr>
                <w:sz w:val="22"/>
                <w:szCs w:val="22"/>
              </w:rPr>
              <w:t>.</w:t>
            </w:r>
            <w:r w:rsidR="00EB1E3D" w:rsidRPr="00827A30">
              <w:rPr>
                <w:sz w:val="22"/>
                <w:szCs w:val="22"/>
              </w:rPr>
              <w:t>2014</w:t>
            </w:r>
            <w:r w:rsidR="00CC0B0E" w:rsidRPr="00827A30">
              <w:rPr>
                <w:sz w:val="22"/>
                <w:szCs w:val="22"/>
              </w:rPr>
              <w:t xml:space="preserve"> в </w:t>
            </w:r>
            <w:r w:rsidRPr="00827A30">
              <w:rPr>
                <w:sz w:val="22"/>
                <w:szCs w:val="22"/>
              </w:rPr>
              <w:t>15</w:t>
            </w:r>
            <w:r w:rsidR="00CC0B0E" w:rsidRPr="00827A30">
              <w:rPr>
                <w:sz w:val="22"/>
                <w:szCs w:val="22"/>
              </w:rPr>
              <w:t>:</w:t>
            </w:r>
            <w:r w:rsidR="005B4B13" w:rsidRPr="00827A30">
              <w:rPr>
                <w:sz w:val="22"/>
                <w:szCs w:val="22"/>
              </w:rPr>
              <w:t>30</w:t>
            </w:r>
            <w:r w:rsidR="00CC0B0E" w:rsidRPr="00827A30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827A30" w:rsidRDefault="00CC0B0E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27A30">
              <w:rPr>
                <w:sz w:val="22"/>
                <w:szCs w:val="22"/>
              </w:rPr>
              <w:t>Место проведения процедуры вскрытия конвертов — ООО «ППТК», 142784, г. Москва, д. </w:t>
            </w:r>
            <w:proofErr w:type="spellStart"/>
            <w:r w:rsidRPr="00827A30">
              <w:rPr>
                <w:sz w:val="22"/>
                <w:szCs w:val="22"/>
              </w:rPr>
              <w:t>Румянцево</w:t>
            </w:r>
            <w:proofErr w:type="spellEnd"/>
            <w:r w:rsidRPr="00827A30">
              <w:rPr>
                <w:sz w:val="22"/>
                <w:szCs w:val="22"/>
              </w:rPr>
              <w:t>, строение 2, блок В, кабинет 601В</w:t>
            </w:r>
          </w:p>
          <w:p w:rsidR="00CC0B0E" w:rsidRPr="00827A30" w:rsidRDefault="00C62D49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27A30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5B4B13" w:rsidRPr="00827A30" w:rsidTr="005B4B13">
        <w:trPr>
          <w:trHeight w:val="1125"/>
        </w:trPr>
        <w:tc>
          <w:tcPr>
            <w:tcW w:w="565" w:type="dxa"/>
            <w:shd w:val="clear" w:color="auto" w:fill="auto"/>
          </w:tcPr>
          <w:p w:rsidR="005B4B13" w:rsidRPr="00827A30" w:rsidRDefault="005B4B13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5B4B13" w:rsidRPr="00827A30" w:rsidRDefault="005B4B13" w:rsidP="005B4B13">
            <w:pPr>
              <w:pStyle w:val="a5"/>
              <w:rPr>
                <w:sz w:val="22"/>
                <w:szCs w:val="22"/>
              </w:rPr>
            </w:pPr>
            <w:r w:rsidRPr="00827A30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5B4B13" w:rsidRPr="00827A30" w:rsidRDefault="005B4B13" w:rsidP="009C4DDF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27A30">
              <w:rPr>
                <w:sz w:val="22"/>
                <w:szCs w:val="22"/>
              </w:rPr>
              <w:t xml:space="preserve">до </w:t>
            </w:r>
            <w:r w:rsidR="009C4DDF" w:rsidRPr="00827A30">
              <w:rPr>
                <w:sz w:val="22"/>
                <w:szCs w:val="22"/>
              </w:rPr>
              <w:t>29</w:t>
            </w:r>
            <w:r w:rsidRPr="00827A30">
              <w:rPr>
                <w:sz w:val="22"/>
                <w:szCs w:val="22"/>
              </w:rPr>
              <w:t>.</w:t>
            </w:r>
            <w:r w:rsidR="009C4DDF" w:rsidRPr="00827A30">
              <w:rPr>
                <w:sz w:val="22"/>
                <w:szCs w:val="22"/>
              </w:rPr>
              <w:t>08</w:t>
            </w:r>
            <w:r w:rsidRPr="00827A30">
              <w:rPr>
                <w:sz w:val="22"/>
                <w:szCs w:val="22"/>
              </w:rPr>
              <w:t>.</w:t>
            </w:r>
            <w:r w:rsidR="00EB1E3D" w:rsidRPr="00827A30">
              <w:rPr>
                <w:sz w:val="22"/>
                <w:szCs w:val="22"/>
              </w:rPr>
              <w:t>2014</w:t>
            </w:r>
            <w:r w:rsidRPr="00827A30">
              <w:rPr>
                <w:sz w:val="22"/>
                <w:szCs w:val="22"/>
              </w:rPr>
              <w:t xml:space="preserve">, по адресу - 197198 </w:t>
            </w:r>
            <w:r w:rsidRPr="00827A30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827A30">
              <w:rPr>
                <w:sz w:val="22"/>
                <w:szCs w:val="22"/>
              </w:rPr>
              <w:t xml:space="preserve"> </w:t>
            </w:r>
            <w:r w:rsidR="00926F19" w:rsidRPr="00827A30">
              <w:rPr>
                <w:sz w:val="22"/>
                <w:szCs w:val="22"/>
              </w:rPr>
              <w:t>/ 142784, г. Москва, д. </w:t>
            </w:r>
            <w:proofErr w:type="spellStart"/>
            <w:r w:rsidR="00926F19" w:rsidRPr="00827A30">
              <w:rPr>
                <w:sz w:val="22"/>
                <w:szCs w:val="22"/>
              </w:rPr>
              <w:t>Румянцево</w:t>
            </w:r>
            <w:proofErr w:type="spellEnd"/>
            <w:r w:rsidR="00926F19" w:rsidRPr="00827A30">
              <w:rPr>
                <w:sz w:val="22"/>
                <w:szCs w:val="22"/>
              </w:rPr>
              <w:t xml:space="preserve">, строение 2, блок В, кабинет 601В </w:t>
            </w:r>
            <w:r w:rsidR="00C62D49" w:rsidRPr="00827A30">
              <w:rPr>
                <w:sz w:val="22"/>
                <w:szCs w:val="22"/>
              </w:rPr>
              <w:t>(до подведения итогов Запроса предложений при необходимости Организатор вправе изменить данный срок)</w:t>
            </w:r>
          </w:p>
        </w:tc>
      </w:tr>
      <w:tr w:rsidR="00CC0B0E" w:rsidRPr="00827A30" w:rsidTr="00971575">
        <w:trPr>
          <w:trHeight w:val="814"/>
        </w:trPr>
        <w:tc>
          <w:tcPr>
            <w:tcW w:w="565" w:type="dxa"/>
            <w:shd w:val="clear" w:color="auto" w:fill="auto"/>
          </w:tcPr>
          <w:p w:rsidR="00CC0B0E" w:rsidRPr="00827A3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827A30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0" w:name="_Toc263060912"/>
            <w:r w:rsidRPr="00827A30">
              <w:rPr>
                <w:sz w:val="22"/>
                <w:szCs w:val="22"/>
              </w:rPr>
              <w:t>Организатор вправе вносить изменения в Извещение о проведении открытого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0"/>
          </w:p>
        </w:tc>
      </w:tr>
      <w:tr w:rsidR="00CC0B0E" w:rsidRPr="00827A30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CC0B0E" w:rsidRPr="00827A3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827A30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827A30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и/или Заказчика по результатам Запроса предложений отсутствует</w:t>
            </w:r>
          </w:p>
        </w:tc>
      </w:tr>
      <w:tr w:rsidR="00077957" w:rsidRPr="00827A30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077957" w:rsidRPr="00827A30" w:rsidRDefault="00077957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077957" w:rsidRPr="00827A30" w:rsidRDefault="00077957" w:rsidP="0007795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827A30">
              <w:rPr>
                <w:sz w:val="22"/>
                <w:szCs w:val="22"/>
              </w:rPr>
              <w:t xml:space="preserve">Организатор (Заказчик) </w:t>
            </w:r>
            <w:r w:rsidR="00CB4551" w:rsidRPr="00827A30">
              <w:rPr>
                <w:sz w:val="22"/>
                <w:szCs w:val="22"/>
              </w:rPr>
              <w:t>в</w:t>
            </w:r>
            <w:r w:rsidRPr="00827A30">
              <w:rPr>
                <w:sz w:val="22"/>
                <w:szCs w:val="22"/>
              </w:rPr>
              <w:t>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предложений, а также до подведения итогов закупки изменить дату рассмотрения предложений участников закупки и подведения итогов запросов предложений.</w:t>
            </w:r>
          </w:p>
        </w:tc>
      </w:tr>
      <w:tr w:rsidR="00CC0B0E" w:rsidRPr="00827A30" w:rsidTr="00971575">
        <w:trPr>
          <w:trHeight w:val="1405"/>
        </w:trPr>
        <w:tc>
          <w:tcPr>
            <w:tcW w:w="565" w:type="dxa"/>
            <w:shd w:val="clear" w:color="auto" w:fill="auto"/>
          </w:tcPr>
          <w:p w:rsidR="00CC0B0E" w:rsidRPr="00827A3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827A30" w:rsidRDefault="00CC0B0E" w:rsidP="0095420A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3"/>
            <w:r w:rsidRPr="00827A30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827A30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827A30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</w:t>
            </w:r>
            <w:r w:rsidR="0095420A" w:rsidRPr="00827A30">
              <w:rPr>
                <w:sz w:val="22"/>
                <w:szCs w:val="22"/>
              </w:rPr>
              <w:t>е накладывает на Организатора и</w:t>
            </w:r>
            <w:r w:rsidRPr="00827A30">
              <w:rPr>
                <w:sz w:val="22"/>
                <w:szCs w:val="22"/>
              </w:rPr>
              <w:t xml:space="preserve"> Заказчика обязательств, установленных указанными статьями Гражданского кодекса Российской Федерации</w:t>
            </w:r>
            <w:bookmarkEnd w:id="1"/>
          </w:p>
        </w:tc>
      </w:tr>
    </w:tbl>
    <w:p w:rsidR="009D6732" w:rsidRPr="00827A30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827A30" w:rsidRDefault="00615C21" w:rsidP="009B4F06">
      <w:pPr>
        <w:spacing w:after="0" w:line="240" w:lineRule="auto"/>
        <w:rPr>
          <w:rFonts w:ascii="Times New Roman" w:hAnsi="Times New Roman"/>
        </w:rPr>
      </w:pPr>
      <w:r w:rsidRPr="00827A30">
        <w:rPr>
          <w:rFonts w:ascii="Times New Roman" w:hAnsi="Times New Roman"/>
        </w:rPr>
        <w:t xml:space="preserve">Приложение 1 – Заявление на получение Документации о </w:t>
      </w:r>
      <w:r w:rsidR="00F12413" w:rsidRPr="00827A30">
        <w:rPr>
          <w:rFonts w:ascii="Times New Roman" w:hAnsi="Times New Roman"/>
        </w:rPr>
        <w:t>з</w:t>
      </w:r>
      <w:r w:rsidRPr="00827A30">
        <w:rPr>
          <w:rFonts w:ascii="Times New Roman" w:hAnsi="Times New Roman"/>
        </w:rPr>
        <w:t>апросе предложений</w:t>
      </w:r>
    </w:p>
    <w:p w:rsidR="0044029A" w:rsidRPr="00827A30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842"/>
        <w:gridCol w:w="1701"/>
        <w:gridCol w:w="1877"/>
      </w:tblGrid>
      <w:tr w:rsidR="00041FB2" w:rsidRPr="00827A30" w:rsidTr="005A44A5">
        <w:tc>
          <w:tcPr>
            <w:tcW w:w="3936" w:type="dxa"/>
            <w:vAlign w:val="center"/>
          </w:tcPr>
          <w:p w:rsidR="00041FB2" w:rsidRPr="00827A30" w:rsidRDefault="00041FB2" w:rsidP="00041FB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827A30">
              <w:rPr>
                <w:rFonts w:ascii="Times New Roman" w:eastAsia="Times New Roman" w:hAnsi="Times New Roman"/>
                <w:b/>
                <w:lang w:eastAsia="ru-RU"/>
              </w:rPr>
              <w:t>Должностное (ответственное) лицо</w:t>
            </w:r>
          </w:p>
        </w:tc>
        <w:tc>
          <w:tcPr>
            <w:tcW w:w="1842" w:type="dxa"/>
            <w:vAlign w:val="center"/>
          </w:tcPr>
          <w:p w:rsidR="00041FB2" w:rsidRPr="00827A30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827A30">
              <w:rPr>
                <w:rFonts w:ascii="Times New Roman" w:eastAsia="Times New Roman" w:hAnsi="Times New Roman"/>
                <w:b/>
                <w:lang w:eastAsia="ru-RU"/>
              </w:rPr>
              <w:t>Дата</w:t>
            </w:r>
          </w:p>
        </w:tc>
        <w:tc>
          <w:tcPr>
            <w:tcW w:w="1701" w:type="dxa"/>
            <w:vAlign w:val="center"/>
          </w:tcPr>
          <w:p w:rsidR="00041FB2" w:rsidRPr="00827A30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827A30">
              <w:rPr>
                <w:rFonts w:ascii="Times New Roman" w:eastAsia="Times New Roman" w:hAnsi="Times New Roman"/>
                <w:b/>
                <w:lang w:eastAsia="ru-RU"/>
              </w:rPr>
              <w:t>Подпись</w:t>
            </w:r>
          </w:p>
        </w:tc>
        <w:tc>
          <w:tcPr>
            <w:tcW w:w="1877" w:type="dxa"/>
            <w:vAlign w:val="center"/>
          </w:tcPr>
          <w:p w:rsidR="00041FB2" w:rsidRPr="00827A30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827A30">
              <w:rPr>
                <w:rFonts w:ascii="Times New Roman" w:eastAsia="Times New Roman" w:hAnsi="Times New Roman"/>
                <w:b/>
                <w:lang w:eastAsia="ru-RU"/>
              </w:rPr>
              <w:t>ФИО</w:t>
            </w:r>
          </w:p>
        </w:tc>
      </w:tr>
      <w:tr w:rsidR="00041FB2" w:rsidRPr="00827A30" w:rsidTr="005A44A5">
        <w:trPr>
          <w:trHeight w:val="475"/>
        </w:trPr>
        <w:tc>
          <w:tcPr>
            <w:tcW w:w="3936" w:type="dxa"/>
          </w:tcPr>
          <w:p w:rsidR="00041FB2" w:rsidRPr="00827A30" w:rsidRDefault="00041FB2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27A30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827A30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827A30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827A30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827A30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827A30" w:rsidRDefault="00EB1E3D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en-US" w:eastAsia="ru-RU"/>
              </w:rPr>
            </w:pPr>
            <w:r w:rsidRPr="00827A30">
              <w:rPr>
                <w:rFonts w:ascii="Times New Roman" w:eastAsia="Times New Roman" w:hAnsi="Times New Roman"/>
                <w:lang w:eastAsia="ru-RU"/>
              </w:rPr>
              <w:t>Шилов Константин Сергеевич</w:t>
            </w:r>
          </w:p>
        </w:tc>
      </w:tr>
      <w:tr w:rsidR="00041FB2" w:rsidRPr="00827A30" w:rsidTr="005A44A5">
        <w:trPr>
          <w:trHeight w:val="183"/>
        </w:trPr>
        <w:tc>
          <w:tcPr>
            <w:tcW w:w="3936" w:type="dxa"/>
          </w:tcPr>
          <w:p w:rsidR="00041FB2" w:rsidRPr="00827A30" w:rsidRDefault="009E5D73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27A30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827A30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827A30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827A30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827A30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827A30" w:rsidRDefault="00EB1E3D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827A30">
              <w:rPr>
                <w:rFonts w:ascii="Times New Roman" w:eastAsia="Times New Roman" w:hAnsi="Times New Roman"/>
                <w:lang w:eastAsia="ru-RU"/>
              </w:rPr>
              <w:t>Мухамедова</w:t>
            </w:r>
            <w:proofErr w:type="spellEnd"/>
          </w:p>
          <w:p w:rsidR="00EB1E3D" w:rsidRPr="00827A30" w:rsidRDefault="00EB1E3D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27A30">
              <w:rPr>
                <w:rFonts w:ascii="Times New Roman" w:eastAsia="Times New Roman" w:hAnsi="Times New Roman"/>
                <w:lang w:eastAsia="ru-RU"/>
              </w:rPr>
              <w:t>Анна</w:t>
            </w:r>
          </w:p>
          <w:p w:rsidR="00EB1E3D" w:rsidRPr="00827A30" w:rsidRDefault="00EB1E3D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27A30">
              <w:rPr>
                <w:rFonts w:ascii="Times New Roman" w:eastAsia="Times New Roman" w:hAnsi="Times New Roman"/>
                <w:lang w:eastAsia="ru-RU"/>
              </w:rPr>
              <w:t>Юрьевна</w:t>
            </w:r>
          </w:p>
        </w:tc>
      </w:tr>
    </w:tbl>
    <w:p w:rsidR="00041FB2" w:rsidRPr="00827A30" w:rsidRDefault="00041FB2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615C21" w:rsidRPr="00827A30" w:rsidRDefault="00615C21">
      <w:pPr>
        <w:rPr>
          <w:rFonts w:ascii="Times New Roman" w:hAnsi="Times New Roman"/>
        </w:rPr>
      </w:pPr>
    </w:p>
    <w:p w:rsidR="00903C4F" w:rsidRPr="00827A30" w:rsidRDefault="00903C4F">
      <w:pPr>
        <w:rPr>
          <w:rFonts w:ascii="Times New Roman" w:hAnsi="Times New Roman"/>
        </w:rPr>
        <w:sectPr w:rsidR="00903C4F" w:rsidRPr="00827A30" w:rsidSect="007B289D">
          <w:headerReference w:type="default" r:id="rId15"/>
          <w:footerReference w:type="default" r:id="rId16"/>
          <w:pgSz w:w="11906" w:h="16838"/>
          <w:pgMar w:top="1135" w:right="850" w:bottom="1134" w:left="1701" w:header="426" w:footer="502" w:gutter="0"/>
          <w:cols w:space="708"/>
          <w:docGrid w:linePitch="360"/>
        </w:sectPr>
      </w:pPr>
    </w:p>
    <w:p w:rsidR="00094EE6" w:rsidRPr="00827A30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827A30">
        <w:rPr>
          <w:rFonts w:ascii="Times New Roman" w:hAnsi="Times New Roman"/>
        </w:rPr>
        <w:lastRenderedPageBreak/>
        <w:t>Приложение № 1</w:t>
      </w:r>
    </w:p>
    <w:p w:rsidR="00580350" w:rsidRPr="00827A30" w:rsidRDefault="00615C21" w:rsidP="00094EE6">
      <w:pPr>
        <w:spacing w:after="0" w:line="240" w:lineRule="auto"/>
        <w:jc w:val="right"/>
        <w:rPr>
          <w:rFonts w:ascii="Times New Roman" w:hAnsi="Times New Roman"/>
        </w:rPr>
      </w:pPr>
      <w:r w:rsidRPr="00827A30">
        <w:rPr>
          <w:rFonts w:ascii="Times New Roman" w:hAnsi="Times New Roman"/>
        </w:rPr>
        <w:t xml:space="preserve">к Извещению о проведении </w:t>
      </w:r>
      <w:r w:rsidR="00F12413" w:rsidRPr="00827A30">
        <w:rPr>
          <w:rFonts w:ascii="Times New Roman" w:hAnsi="Times New Roman"/>
        </w:rPr>
        <w:t xml:space="preserve">открытого </w:t>
      </w:r>
      <w:r w:rsidRPr="00827A30">
        <w:rPr>
          <w:rFonts w:ascii="Times New Roman" w:hAnsi="Times New Roman"/>
        </w:rPr>
        <w:t>З</w:t>
      </w:r>
      <w:r w:rsidR="00580350" w:rsidRPr="00827A30">
        <w:rPr>
          <w:rFonts w:ascii="Times New Roman" w:hAnsi="Times New Roman"/>
        </w:rPr>
        <w:t>апрос</w:t>
      </w:r>
      <w:r w:rsidR="00F12413" w:rsidRPr="00827A30">
        <w:rPr>
          <w:rFonts w:ascii="Times New Roman" w:hAnsi="Times New Roman"/>
        </w:rPr>
        <w:t>а</w:t>
      </w:r>
      <w:r w:rsidR="00580350" w:rsidRPr="00827A30">
        <w:rPr>
          <w:rFonts w:ascii="Times New Roman" w:hAnsi="Times New Roman"/>
        </w:rPr>
        <w:t xml:space="preserve"> предложений</w:t>
      </w:r>
    </w:p>
    <w:p w:rsidR="00580350" w:rsidRPr="00827A30" w:rsidRDefault="00E0324E" w:rsidP="00787736">
      <w:pPr>
        <w:jc w:val="center"/>
        <w:rPr>
          <w:rFonts w:ascii="Times New Roman" w:hAnsi="Times New Roman"/>
          <w:b/>
        </w:rPr>
      </w:pPr>
      <w:r w:rsidRPr="00827A30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</w:t>
      </w:r>
      <w:r w:rsidR="006F05D1" w:rsidRPr="00827A30">
        <w:rPr>
          <w:rFonts w:ascii="Times New Roman" w:hAnsi="Times New Roman"/>
          <w:b/>
        </w:rPr>
        <w:t xml:space="preserve"> на бумажном носителе</w:t>
      </w:r>
    </w:p>
    <w:p w:rsidR="00E0324E" w:rsidRPr="00827A30" w:rsidRDefault="00E0324E" w:rsidP="00E0324E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827A30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E0324E" w:rsidRPr="00827A30" w:rsidRDefault="00E0324E" w:rsidP="00787736">
      <w:pPr>
        <w:spacing w:after="0" w:line="240" w:lineRule="auto"/>
        <w:jc w:val="both"/>
        <w:rPr>
          <w:rFonts w:ascii="Times New Roman" w:hAnsi="Times New Roman"/>
          <w:b/>
        </w:rPr>
      </w:pPr>
      <w:r w:rsidRPr="00827A30">
        <w:rPr>
          <w:rFonts w:ascii="Times New Roman" w:hAnsi="Times New Roman"/>
          <w:b/>
        </w:rPr>
        <w:t>Заявление на предоставление копии Документации о запросе предложений № ____________ на поставку _________________________</w:t>
      </w:r>
      <w:r w:rsidR="00787736" w:rsidRPr="00827A30">
        <w:rPr>
          <w:rFonts w:ascii="Times New Roman" w:hAnsi="Times New Roman"/>
          <w:b/>
        </w:rPr>
        <w:t>____________________________________</w:t>
      </w:r>
      <w:r w:rsidRPr="00827A30">
        <w:rPr>
          <w:rFonts w:ascii="Times New Roman" w:hAnsi="Times New Roman"/>
          <w:b/>
        </w:rPr>
        <w:t>_________</w:t>
      </w:r>
    </w:p>
    <w:p w:rsidR="00E0324E" w:rsidRPr="00827A30" w:rsidRDefault="00E0324E" w:rsidP="00E0324E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827A30">
        <w:rPr>
          <w:rFonts w:ascii="Times New Roman" w:hAnsi="Times New Roman"/>
          <w:b/>
          <w:i/>
          <w:vertAlign w:val="superscript"/>
        </w:rPr>
        <w:t>(</w:t>
      </w:r>
      <w:r w:rsidRPr="00827A30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827A30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E0324E" w:rsidRPr="00827A30" w:rsidTr="00787736">
        <w:tc>
          <w:tcPr>
            <w:tcW w:w="709" w:type="dxa"/>
            <w:shd w:val="clear" w:color="auto" w:fill="auto"/>
          </w:tcPr>
          <w:p w:rsidR="00E0324E" w:rsidRPr="00827A30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27A3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  <w:r w:rsidRPr="00827A30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E0324E" w:rsidRPr="00827A3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827A30" w:rsidTr="00787736">
        <w:tc>
          <w:tcPr>
            <w:tcW w:w="709" w:type="dxa"/>
            <w:shd w:val="clear" w:color="auto" w:fill="auto"/>
          </w:tcPr>
          <w:p w:rsidR="00E0324E" w:rsidRPr="00827A30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27A30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27A30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827A30">
              <w:rPr>
                <w:rFonts w:ascii="Times New Roman" w:eastAsia="Times New Roman" w:hAnsi="Times New Roman"/>
                <w:lang w:eastAsia="ru-RU"/>
              </w:rPr>
              <w:br/>
            </w:r>
            <w:r w:rsidRPr="00827A30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E0324E" w:rsidRPr="00827A3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827A30" w:rsidTr="00787736">
        <w:tc>
          <w:tcPr>
            <w:tcW w:w="709" w:type="dxa"/>
            <w:shd w:val="clear" w:color="auto" w:fill="auto"/>
          </w:tcPr>
          <w:p w:rsidR="00E0324E" w:rsidRPr="00827A30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27A30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27A30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E0324E" w:rsidRPr="00827A3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827A30" w:rsidTr="00787736">
        <w:tc>
          <w:tcPr>
            <w:tcW w:w="709" w:type="dxa"/>
            <w:shd w:val="clear" w:color="auto" w:fill="auto"/>
          </w:tcPr>
          <w:p w:rsidR="00E0324E" w:rsidRPr="00827A30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27A30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27A30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E0324E" w:rsidRPr="00827A3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827A30" w:rsidTr="00787736">
        <w:tc>
          <w:tcPr>
            <w:tcW w:w="709" w:type="dxa"/>
            <w:shd w:val="clear" w:color="auto" w:fill="auto"/>
          </w:tcPr>
          <w:p w:rsidR="00E0324E" w:rsidRPr="00827A30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27A30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27A30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827A3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827A30" w:rsidTr="00787736">
        <w:tc>
          <w:tcPr>
            <w:tcW w:w="709" w:type="dxa"/>
            <w:shd w:val="clear" w:color="auto" w:fill="auto"/>
          </w:tcPr>
          <w:p w:rsidR="00E0324E" w:rsidRPr="00827A30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27A30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27A30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827A30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827A3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827A30" w:rsidTr="00787736">
        <w:tc>
          <w:tcPr>
            <w:tcW w:w="709" w:type="dxa"/>
            <w:shd w:val="clear" w:color="auto" w:fill="auto"/>
          </w:tcPr>
          <w:p w:rsidR="00E0324E" w:rsidRPr="00827A30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27A30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27A30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827A30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827A3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827A30" w:rsidTr="00787736">
        <w:tc>
          <w:tcPr>
            <w:tcW w:w="709" w:type="dxa"/>
            <w:shd w:val="clear" w:color="auto" w:fill="auto"/>
          </w:tcPr>
          <w:p w:rsidR="00E0324E" w:rsidRPr="00827A30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27A30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27A30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E0324E" w:rsidRPr="00827A3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827A30" w:rsidTr="00787736">
        <w:tc>
          <w:tcPr>
            <w:tcW w:w="709" w:type="dxa"/>
            <w:shd w:val="clear" w:color="auto" w:fill="auto"/>
          </w:tcPr>
          <w:p w:rsidR="00E0324E" w:rsidRPr="00827A30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27A30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27A30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E0324E" w:rsidRPr="00827A3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827A30" w:rsidTr="00787736">
        <w:tc>
          <w:tcPr>
            <w:tcW w:w="709" w:type="dxa"/>
            <w:shd w:val="clear" w:color="auto" w:fill="auto"/>
          </w:tcPr>
          <w:p w:rsidR="00E0324E" w:rsidRPr="00827A30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27A30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827A30">
              <w:rPr>
                <w:rFonts w:ascii="Times New Roman" w:eastAsia="Times New Roman" w:hAnsi="Times New Roman"/>
                <w:lang w:eastAsia="ru-RU"/>
              </w:rPr>
              <w:t>Web</w:t>
            </w:r>
            <w:proofErr w:type="spellEnd"/>
            <w:r w:rsidRPr="00827A30">
              <w:rPr>
                <w:rFonts w:ascii="Times New Roman" w:eastAsia="Times New Roman" w:hAnsi="Times New Roman"/>
                <w:lang w:eastAsia="ru-RU"/>
              </w:rPr>
              <w:t>-сайт</w:t>
            </w:r>
          </w:p>
        </w:tc>
        <w:tc>
          <w:tcPr>
            <w:tcW w:w="4111" w:type="dxa"/>
            <w:shd w:val="clear" w:color="auto" w:fill="auto"/>
          </w:tcPr>
          <w:p w:rsidR="00E0324E" w:rsidRPr="00827A3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827A30" w:rsidTr="00787736">
        <w:tc>
          <w:tcPr>
            <w:tcW w:w="709" w:type="dxa"/>
            <w:shd w:val="clear" w:color="auto" w:fill="auto"/>
          </w:tcPr>
          <w:p w:rsidR="00E0324E" w:rsidRPr="00827A30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27A30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27A30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E0324E" w:rsidRPr="00827A3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827A30" w:rsidTr="00787736">
        <w:tc>
          <w:tcPr>
            <w:tcW w:w="709" w:type="dxa"/>
            <w:shd w:val="clear" w:color="auto" w:fill="auto"/>
          </w:tcPr>
          <w:p w:rsidR="00E0324E" w:rsidRPr="00827A30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27A30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27A30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E0324E" w:rsidRPr="00827A3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827A30" w:rsidTr="00787736">
        <w:tc>
          <w:tcPr>
            <w:tcW w:w="709" w:type="dxa"/>
            <w:shd w:val="clear" w:color="auto" w:fill="auto"/>
          </w:tcPr>
          <w:p w:rsidR="00E0324E" w:rsidRPr="00827A30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27A30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27A30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827A30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E0324E" w:rsidRPr="00827A3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827A30" w:rsidTr="00787736">
        <w:tc>
          <w:tcPr>
            <w:tcW w:w="709" w:type="dxa"/>
            <w:shd w:val="clear" w:color="auto" w:fill="auto"/>
          </w:tcPr>
          <w:p w:rsidR="00E0324E" w:rsidRPr="00827A30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27A30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27A30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827A30">
              <w:rPr>
                <w:rFonts w:ascii="Times New Roman" w:eastAsia="Times New Roman" w:hAnsi="Times New Roman"/>
                <w:lang w:eastAsia="ru-RU"/>
              </w:rPr>
              <w:br/>
            </w:r>
            <w:r w:rsidRPr="00827A30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E0324E" w:rsidRPr="00827A3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827A30" w:rsidTr="00787736">
        <w:tc>
          <w:tcPr>
            <w:tcW w:w="709" w:type="dxa"/>
            <w:shd w:val="clear" w:color="auto" w:fill="auto"/>
          </w:tcPr>
          <w:p w:rsidR="00E0324E" w:rsidRPr="00827A30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27A30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27A30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827A30">
              <w:rPr>
                <w:rFonts w:ascii="Times New Roman" w:eastAsia="Times New Roman" w:hAnsi="Times New Roman"/>
                <w:lang w:eastAsia="ru-RU"/>
              </w:rPr>
              <w:br/>
            </w:r>
            <w:r w:rsidRPr="00827A30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E0324E" w:rsidRPr="00827A3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827A30" w:rsidTr="00787736">
        <w:tc>
          <w:tcPr>
            <w:tcW w:w="709" w:type="dxa"/>
            <w:shd w:val="clear" w:color="auto" w:fill="auto"/>
          </w:tcPr>
          <w:p w:rsidR="00E0324E" w:rsidRPr="00827A30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27A30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27A30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827A30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E0324E" w:rsidRPr="00827A3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827A30" w:rsidTr="00787736">
        <w:tc>
          <w:tcPr>
            <w:tcW w:w="709" w:type="dxa"/>
            <w:shd w:val="clear" w:color="auto" w:fill="auto"/>
          </w:tcPr>
          <w:p w:rsidR="00E0324E" w:rsidRPr="00827A30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27A30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27A30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E0324E" w:rsidRPr="00827A3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827A30" w:rsidTr="00787736">
        <w:tc>
          <w:tcPr>
            <w:tcW w:w="709" w:type="dxa"/>
            <w:shd w:val="clear" w:color="auto" w:fill="auto"/>
          </w:tcPr>
          <w:p w:rsidR="00E0324E" w:rsidRPr="00827A30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27A30" w:rsidRDefault="00E0324E" w:rsidP="007877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27A30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827A3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0324E" w:rsidRPr="00827A30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827A30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827A30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E0324E" w:rsidRPr="00827A30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827A30">
        <w:rPr>
          <w:rFonts w:ascii="Times New Roman" w:hAnsi="Times New Roman"/>
        </w:rPr>
        <w:lastRenderedPageBreak/>
        <w:t>Настоящим ________________________________________________________________________,</w:t>
      </w:r>
    </w:p>
    <w:p w:rsidR="00E0324E" w:rsidRPr="00827A30" w:rsidRDefault="00E0324E" w:rsidP="00E0324E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827A30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E0324E" w:rsidRPr="00827A30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827A30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E0324E" w:rsidRPr="00827A30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827A30">
        <w:rPr>
          <w:rFonts w:ascii="Times New Roman" w:hAnsi="Times New Roman"/>
        </w:rPr>
        <w:t>на ___________________________________________________________________________</w:t>
      </w:r>
    </w:p>
    <w:p w:rsidR="00E0324E" w:rsidRPr="00827A30" w:rsidRDefault="00E0324E" w:rsidP="00E0324E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827A30">
        <w:rPr>
          <w:rFonts w:ascii="Times New Roman" w:hAnsi="Times New Roman"/>
          <w:i/>
          <w:vertAlign w:val="superscript"/>
        </w:rPr>
        <w:t>(</w:t>
      </w:r>
      <w:r w:rsidRPr="00827A30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</w:t>
      </w:r>
      <w:r w:rsidR="00787736" w:rsidRPr="00827A30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И</w:t>
      </w:r>
      <w:r w:rsidRPr="00827A30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звещением о</w:t>
      </w:r>
      <w:r w:rsidR="00787736" w:rsidRPr="00827A30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проведении З</w:t>
      </w:r>
      <w:r w:rsidRPr="00827A30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апрос</w:t>
      </w:r>
      <w:r w:rsidR="00787736" w:rsidRPr="00827A30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</w:t>
      </w:r>
      <w:r w:rsidRPr="00827A30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предложений</w:t>
      </w:r>
      <w:r w:rsidRPr="00827A30">
        <w:rPr>
          <w:rFonts w:ascii="Times New Roman" w:hAnsi="Times New Roman"/>
          <w:i/>
          <w:vertAlign w:val="superscript"/>
        </w:rPr>
        <w:t>)</w:t>
      </w:r>
    </w:p>
    <w:p w:rsidR="00E0324E" w:rsidRPr="00827A30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827A30">
        <w:rPr>
          <w:rFonts w:ascii="Times New Roman" w:hAnsi="Times New Roman"/>
        </w:rPr>
        <w:t xml:space="preserve">Просим предоставить копию Документации о </w:t>
      </w:r>
      <w:r w:rsidR="00787736" w:rsidRPr="00827A30">
        <w:rPr>
          <w:rFonts w:ascii="Times New Roman" w:hAnsi="Times New Roman"/>
        </w:rPr>
        <w:t>запросе предложений на бумажном</w:t>
      </w:r>
      <w:r w:rsidR="00B90E62" w:rsidRPr="00827A30">
        <w:rPr>
          <w:rFonts w:ascii="Times New Roman" w:hAnsi="Times New Roman"/>
        </w:rPr>
        <w:t xml:space="preserve"> носителе. Документы об оплате (</w:t>
      </w:r>
      <w:r w:rsidR="00B90E62" w:rsidRPr="00827A30">
        <w:rPr>
          <w:rFonts w:ascii="Times New Roman" w:hAnsi="Times New Roman"/>
          <w:i/>
        </w:rPr>
        <w:t xml:space="preserve">указывается, </w:t>
      </w:r>
      <w:r w:rsidRPr="00827A30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="00787736" w:rsidRPr="00827A30">
        <w:rPr>
          <w:rFonts w:ascii="Times New Roman" w:hAnsi="Times New Roman"/>
        </w:rPr>
        <w:t xml:space="preserve">) </w:t>
      </w:r>
      <w:r w:rsidR="006F05D1" w:rsidRPr="00827A30">
        <w:rPr>
          <w:rFonts w:ascii="Times New Roman" w:hAnsi="Times New Roman"/>
        </w:rPr>
        <w:t>обязуемся предоставить при получении Документации о запросе предложений</w:t>
      </w:r>
      <w:r w:rsidR="00787736" w:rsidRPr="00827A30">
        <w:rPr>
          <w:rFonts w:ascii="Times New Roman" w:hAnsi="Times New Roman"/>
        </w:rPr>
        <w:t xml:space="preserve"> (</w:t>
      </w:r>
      <w:r w:rsidRPr="00827A30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</w:t>
      </w:r>
      <w:r w:rsidR="00787736" w:rsidRPr="00827A30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ывается </w:t>
      </w:r>
      <w:r w:rsidRPr="00827A30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наименование представляемого документа</w:t>
      </w:r>
      <w:r w:rsidR="00787736" w:rsidRPr="00827A30">
        <w:rPr>
          <w:rFonts w:ascii="Times New Roman" w:hAnsi="Times New Roman"/>
        </w:rPr>
        <w:t>)</w:t>
      </w:r>
      <w:r w:rsidRPr="00827A30">
        <w:rPr>
          <w:rFonts w:ascii="Times New Roman" w:hAnsi="Times New Roman"/>
        </w:rPr>
        <w:t>.</w:t>
      </w:r>
    </w:p>
    <w:p w:rsidR="00E0324E" w:rsidRPr="00827A30" w:rsidRDefault="00787736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827A30">
        <w:rPr>
          <w:rFonts w:ascii="Times New Roman" w:hAnsi="Times New Roman"/>
        </w:rPr>
        <w:t>Указанную копию Д</w:t>
      </w:r>
      <w:r w:rsidR="00E0324E" w:rsidRPr="00827A30">
        <w:rPr>
          <w:rFonts w:ascii="Times New Roman" w:hAnsi="Times New Roman"/>
        </w:rPr>
        <w:t>окументации</w:t>
      </w:r>
      <w:r w:rsidRPr="00827A30">
        <w:rPr>
          <w:rFonts w:ascii="Times New Roman" w:hAnsi="Times New Roman"/>
        </w:rPr>
        <w:t xml:space="preserve"> о запросе предложений</w:t>
      </w:r>
      <w:r w:rsidR="00E0324E" w:rsidRPr="00827A30">
        <w:rPr>
          <w:rFonts w:ascii="Times New Roman" w:hAnsi="Times New Roman"/>
        </w:rPr>
        <w:t xml:space="preserve"> просим выдать уполномоченному лицу</w:t>
      </w:r>
      <w:r w:rsidRPr="00827A30">
        <w:rPr>
          <w:rFonts w:ascii="Times New Roman" w:hAnsi="Times New Roman"/>
        </w:rPr>
        <w:t xml:space="preserve">, доверенность на </w:t>
      </w:r>
      <w:r w:rsidR="00B90E62" w:rsidRPr="00827A30">
        <w:rPr>
          <w:rFonts w:ascii="Times New Roman" w:hAnsi="Times New Roman"/>
        </w:rPr>
        <w:t>имя которого</w:t>
      </w:r>
      <w:r w:rsidRPr="00827A30">
        <w:rPr>
          <w:rFonts w:ascii="Times New Roman" w:hAnsi="Times New Roman"/>
        </w:rPr>
        <w:t xml:space="preserve"> прилагается к настоящему Заявлению (</w:t>
      </w:r>
      <w:r w:rsidRPr="00827A30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</w:t>
      </w:r>
      <w:r w:rsidR="00E0324E" w:rsidRPr="00827A30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риложить доверенность на получение </w:t>
      </w:r>
      <w:r w:rsidRPr="00827A30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Д</w:t>
      </w:r>
      <w:r w:rsidR="00E0324E" w:rsidRPr="00827A30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окументации </w:t>
      </w:r>
      <w:r w:rsidRPr="00827A30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о запросе предложений</w:t>
      </w:r>
      <w:r w:rsidR="00B90E62" w:rsidRPr="00827A30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)</w:t>
      </w:r>
    </w:p>
    <w:p w:rsidR="00787736" w:rsidRPr="00827A30" w:rsidRDefault="00787736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E0324E" w:rsidRPr="00827A30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827A30">
        <w:rPr>
          <w:rFonts w:ascii="Times New Roman" w:hAnsi="Times New Roman"/>
        </w:rPr>
        <w:t>Подпись Участника</w:t>
      </w:r>
      <w:r w:rsidRPr="00827A30">
        <w:rPr>
          <w:rFonts w:ascii="Times New Roman" w:hAnsi="Times New Roman"/>
        </w:rPr>
        <w:tab/>
      </w:r>
      <w:r w:rsidRPr="00827A30">
        <w:rPr>
          <w:rFonts w:ascii="Times New Roman" w:hAnsi="Times New Roman"/>
        </w:rPr>
        <w:tab/>
        <w:t>/_______________(</w:t>
      </w:r>
      <w:r w:rsidRPr="00827A30">
        <w:rPr>
          <w:rFonts w:ascii="Times New Roman" w:hAnsi="Times New Roman"/>
          <w:i/>
        </w:rPr>
        <w:t>ФИО, должность</w:t>
      </w:r>
      <w:r w:rsidRPr="00827A30">
        <w:rPr>
          <w:rFonts w:ascii="Times New Roman" w:hAnsi="Times New Roman"/>
        </w:rPr>
        <w:t>)</w:t>
      </w:r>
    </w:p>
    <w:p w:rsidR="00E0324E" w:rsidRPr="00827A30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827A30">
        <w:rPr>
          <w:rFonts w:ascii="Times New Roman" w:hAnsi="Times New Roman"/>
        </w:rPr>
        <w:t>Дата</w:t>
      </w:r>
    </w:p>
    <w:p w:rsidR="00E0324E" w:rsidRPr="00827A30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proofErr w:type="spellStart"/>
      <w:r w:rsidRPr="00827A30">
        <w:rPr>
          <w:rFonts w:ascii="Times New Roman" w:hAnsi="Times New Roman"/>
        </w:rPr>
        <w:t>м.п</w:t>
      </w:r>
      <w:proofErr w:type="spellEnd"/>
      <w:r w:rsidRPr="00827A30">
        <w:rPr>
          <w:rFonts w:ascii="Times New Roman" w:hAnsi="Times New Roman"/>
        </w:rPr>
        <w:t>.</w:t>
      </w:r>
    </w:p>
    <w:p w:rsidR="00E0324E" w:rsidRPr="00827A30" w:rsidRDefault="00E0324E" w:rsidP="00E0324E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827A30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E0324E" w:rsidRPr="00827A30" w:rsidRDefault="00E0324E" w:rsidP="00787736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827A30">
        <w:rPr>
          <w:sz w:val="22"/>
          <w:szCs w:val="22"/>
        </w:rPr>
        <w:t>Инструкци</w:t>
      </w:r>
      <w:r w:rsidR="00787736" w:rsidRPr="00827A30">
        <w:rPr>
          <w:sz w:val="22"/>
          <w:szCs w:val="22"/>
        </w:rPr>
        <w:t>я</w:t>
      </w:r>
      <w:r w:rsidRPr="00827A30">
        <w:rPr>
          <w:sz w:val="22"/>
          <w:szCs w:val="22"/>
        </w:rPr>
        <w:t xml:space="preserve"> по заполнению</w:t>
      </w:r>
    </w:p>
    <w:p w:rsidR="00E0324E" w:rsidRPr="00827A30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827A30">
        <w:rPr>
          <w:sz w:val="22"/>
          <w:szCs w:val="22"/>
        </w:rPr>
        <w:t>Заявление</w:t>
      </w:r>
      <w:r w:rsidR="00E0324E" w:rsidRPr="00827A30">
        <w:rPr>
          <w:sz w:val="22"/>
          <w:szCs w:val="22"/>
        </w:rPr>
        <w:t xml:space="preserve"> следует оформить на официальном бланке Участника Запроса предложений. Участник Запроса предложений присваивает </w:t>
      </w:r>
      <w:r w:rsidRPr="00827A30">
        <w:rPr>
          <w:sz w:val="22"/>
          <w:szCs w:val="22"/>
        </w:rPr>
        <w:t>Заявлению</w:t>
      </w:r>
      <w:r w:rsidR="00E0324E" w:rsidRPr="00827A30">
        <w:rPr>
          <w:sz w:val="22"/>
          <w:szCs w:val="22"/>
        </w:rPr>
        <w:t xml:space="preserve"> дату и номер в соответствии с принятыми у него правилами документооборота.</w:t>
      </w:r>
    </w:p>
    <w:p w:rsidR="00E0324E" w:rsidRPr="00827A30" w:rsidRDefault="00E0324E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827A30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E0324E" w:rsidRPr="00827A30" w:rsidRDefault="00787736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827A30">
        <w:rPr>
          <w:sz w:val="22"/>
          <w:szCs w:val="22"/>
        </w:rPr>
        <w:t>Заявление</w:t>
      </w:r>
      <w:r w:rsidR="00E0324E" w:rsidRPr="00827A30">
        <w:rPr>
          <w:sz w:val="22"/>
          <w:szCs w:val="22"/>
        </w:rPr>
        <w:t xml:space="preserve"> заполняется и направляется </w:t>
      </w:r>
      <w:r w:rsidRPr="00827A30">
        <w:rPr>
          <w:sz w:val="22"/>
          <w:szCs w:val="22"/>
        </w:rPr>
        <w:t xml:space="preserve">Участником </w:t>
      </w:r>
      <w:r w:rsidR="00E0324E" w:rsidRPr="00827A30">
        <w:rPr>
          <w:sz w:val="22"/>
          <w:szCs w:val="22"/>
        </w:rPr>
        <w:t xml:space="preserve">в отсканированном виде (с подписью руководителя) на адрес электронной почты Организатора Запроса предложений, указанный в </w:t>
      </w:r>
      <w:r w:rsidRPr="00827A30">
        <w:rPr>
          <w:sz w:val="22"/>
          <w:szCs w:val="22"/>
        </w:rPr>
        <w:t>п. 6</w:t>
      </w:r>
      <w:r w:rsidR="00E0324E" w:rsidRPr="00827A30">
        <w:rPr>
          <w:sz w:val="22"/>
          <w:szCs w:val="22"/>
        </w:rPr>
        <w:t xml:space="preserve"> Извещения о проведении открытого Запроса предложений (контактное лицо по </w:t>
      </w:r>
      <w:r w:rsidRPr="00827A30">
        <w:rPr>
          <w:sz w:val="22"/>
          <w:szCs w:val="22"/>
        </w:rPr>
        <w:t>техническим</w:t>
      </w:r>
      <w:r w:rsidR="00E0324E" w:rsidRPr="00827A30">
        <w:rPr>
          <w:sz w:val="22"/>
          <w:szCs w:val="22"/>
        </w:rPr>
        <w:t xml:space="preserve"> вопросам)</w:t>
      </w:r>
      <w:r w:rsidRPr="00827A30">
        <w:rPr>
          <w:sz w:val="22"/>
          <w:szCs w:val="22"/>
        </w:rPr>
        <w:t xml:space="preserve">. </w:t>
      </w:r>
      <w:r w:rsidR="00E0324E" w:rsidRPr="00827A30">
        <w:rPr>
          <w:sz w:val="22"/>
          <w:szCs w:val="22"/>
        </w:rPr>
        <w:t xml:space="preserve">Оригинал </w:t>
      </w:r>
      <w:r w:rsidRPr="00827A30">
        <w:rPr>
          <w:sz w:val="22"/>
          <w:szCs w:val="22"/>
        </w:rPr>
        <w:t>данного Заявления</w:t>
      </w:r>
      <w:r w:rsidR="00E0324E" w:rsidRPr="00827A30">
        <w:rPr>
          <w:sz w:val="22"/>
          <w:szCs w:val="22"/>
        </w:rPr>
        <w:t>, подписанный заявителем, передается Организатору Запроса предложений при получении копии Документации о запросе предложений нарочным</w:t>
      </w:r>
      <w:r w:rsidRPr="00827A30">
        <w:rPr>
          <w:sz w:val="22"/>
          <w:szCs w:val="22"/>
        </w:rPr>
        <w:t>.</w:t>
      </w:r>
    </w:p>
    <w:p w:rsidR="00787736" w:rsidRPr="00827A30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827A30">
        <w:rPr>
          <w:sz w:val="22"/>
          <w:szCs w:val="22"/>
        </w:rPr>
        <w:t>Адрес электронной почты</w:t>
      </w:r>
      <w:r w:rsidR="00B90E62" w:rsidRPr="00827A30">
        <w:rPr>
          <w:sz w:val="22"/>
          <w:szCs w:val="22"/>
        </w:rPr>
        <w:t>, указанный в п. 18</w:t>
      </w:r>
      <w:r w:rsidRPr="00827A30">
        <w:rPr>
          <w:sz w:val="22"/>
          <w:szCs w:val="22"/>
        </w:rPr>
        <w:t xml:space="preserve">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9D6732" w:rsidRDefault="009D6732" w:rsidP="009B4F06">
      <w:pPr>
        <w:spacing w:after="0" w:line="240" w:lineRule="auto"/>
        <w:rPr>
          <w:rFonts w:ascii="Times New Roman" w:hAnsi="Times New Roman"/>
        </w:rPr>
      </w:pPr>
      <w:bookmarkStart w:id="2" w:name="_GoBack"/>
      <w:bookmarkEnd w:id="2"/>
    </w:p>
    <w:sectPr w:rsidR="009D6732" w:rsidSect="00903C4F">
      <w:headerReference w:type="default" r:id="rId17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1DAB" w:rsidRDefault="00661DAB" w:rsidP="00580350">
      <w:pPr>
        <w:spacing w:after="0" w:line="240" w:lineRule="auto"/>
      </w:pPr>
      <w:r>
        <w:separator/>
      </w:r>
    </w:p>
  </w:endnote>
  <w:endnote w:type="continuationSeparator" w:id="0">
    <w:p w:rsidR="00661DAB" w:rsidRDefault="00661DAB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1DAB" w:rsidRPr="007B289D" w:rsidRDefault="00661DAB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827A30">
      <w:rPr>
        <w:rFonts w:ascii="Times New Roman" w:hAnsi="Times New Roman"/>
        <w:noProof/>
        <w:sz w:val="20"/>
        <w:szCs w:val="20"/>
      </w:rPr>
      <w:t>3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827A30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1DAB" w:rsidRDefault="00661DAB" w:rsidP="00580350">
      <w:pPr>
        <w:spacing w:after="0" w:line="240" w:lineRule="auto"/>
      </w:pPr>
      <w:r>
        <w:separator/>
      </w:r>
    </w:p>
  </w:footnote>
  <w:footnote w:type="continuationSeparator" w:id="0">
    <w:p w:rsidR="00661DAB" w:rsidRDefault="00661DAB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1DAB" w:rsidRPr="00524574" w:rsidRDefault="00661DAB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661DAB" w:rsidRPr="00524574" w:rsidRDefault="00661DAB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661DAB" w:rsidRPr="00524574" w:rsidRDefault="00661DAB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 xml:space="preserve">142784, г. Москва, д. </w:t>
    </w:r>
    <w:proofErr w:type="spellStart"/>
    <w:r w:rsidRPr="00ED0963">
      <w:rPr>
        <w:bCs/>
        <w:sz w:val="20"/>
        <w:szCs w:val="20"/>
        <w:u w:val="single"/>
      </w:rPr>
      <w:t>Румянцево</w:t>
    </w:r>
    <w:proofErr w:type="spellEnd"/>
    <w:r w:rsidRPr="00ED0963">
      <w:rPr>
        <w:bCs/>
        <w:sz w:val="20"/>
        <w:szCs w:val="20"/>
        <w:u w:val="single"/>
      </w:rPr>
      <w:t>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1DAB" w:rsidRPr="00903C4F" w:rsidRDefault="00661DAB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5D3C2F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EE2549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>
    <w:nsid w:val="5C1435E4"/>
    <w:multiLevelType w:val="multilevel"/>
    <w:tmpl w:val="ED883264"/>
    <w:lvl w:ilvl="0">
      <w:start w:val="1"/>
      <w:numFmt w:val="decimal"/>
      <w:pStyle w:val="40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7"/>
  </w:num>
  <w:num w:numId="40">
    <w:abstractNumId w:val="5"/>
  </w:num>
  <w:num w:numId="41">
    <w:abstractNumId w:val="3"/>
  </w:num>
  <w:num w:numId="42">
    <w:abstractNumId w:val="2"/>
  </w:num>
  <w:num w:numId="43">
    <w:abstractNumId w:val="8"/>
  </w:num>
  <w:num w:numId="44">
    <w:abstractNumId w:val="5"/>
  </w:num>
  <w:num w:numId="45">
    <w:abstractNumId w:val="5"/>
  </w:num>
  <w:num w:numId="46">
    <w:abstractNumId w:val="6"/>
  </w:num>
  <w:num w:numId="47">
    <w:abstractNumId w:val="9"/>
  </w:num>
  <w:num w:numId="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doNotTrackMoves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A2432"/>
    <w:rsid w:val="000208BE"/>
    <w:rsid w:val="00024326"/>
    <w:rsid w:val="000371A9"/>
    <w:rsid w:val="00041FB2"/>
    <w:rsid w:val="00045CC1"/>
    <w:rsid w:val="00046013"/>
    <w:rsid w:val="00072FF6"/>
    <w:rsid w:val="00077957"/>
    <w:rsid w:val="00081A77"/>
    <w:rsid w:val="00084385"/>
    <w:rsid w:val="00094EE6"/>
    <w:rsid w:val="000A3021"/>
    <w:rsid w:val="000A5BFC"/>
    <w:rsid w:val="000A791A"/>
    <w:rsid w:val="000B2B3B"/>
    <w:rsid w:val="000B487E"/>
    <w:rsid w:val="000B6AE7"/>
    <w:rsid w:val="000D0380"/>
    <w:rsid w:val="00104C45"/>
    <w:rsid w:val="0011327D"/>
    <w:rsid w:val="00120F39"/>
    <w:rsid w:val="00141070"/>
    <w:rsid w:val="00141E8E"/>
    <w:rsid w:val="00167C7B"/>
    <w:rsid w:val="00173CFC"/>
    <w:rsid w:val="001824AF"/>
    <w:rsid w:val="00192860"/>
    <w:rsid w:val="001964A2"/>
    <w:rsid w:val="001A5805"/>
    <w:rsid w:val="001C3B04"/>
    <w:rsid w:val="001C784D"/>
    <w:rsid w:val="001D3B96"/>
    <w:rsid w:val="001D4A23"/>
    <w:rsid w:val="0020645B"/>
    <w:rsid w:val="00207883"/>
    <w:rsid w:val="0022288C"/>
    <w:rsid w:val="00261F2D"/>
    <w:rsid w:val="00264721"/>
    <w:rsid w:val="002824EF"/>
    <w:rsid w:val="0029780C"/>
    <w:rsid w:val="002A07CA"/>
    <w:rsid w:val="002A2BD5"/>
    <w:rsid w:val="002B27E6"/>
    <w:rsid w:val="002B563E"/>
    <w:rsid w:val="002C59B4"/>
    <w:rsid w:val="002D289E"/>
    <w:rsid w:val="003060BA"/>
    <w:rsid w:val="00322868"/>
    <w:rsid w:val="00331BFE"/>
    <w:rsid w:val="00332A2C"/>
    <w:rsid w:val="00335AF4"/>
    <w:rsid w:val="0035574E"/>
    <w:rsid w:val="00355CE9"/>
    <w:rsid w:val="00362440"/>
    <w:rsid w:val="00362E1E"/>
    <w:rsid w:val="00363AFB"/>
    <w:rsid w:val="0036688C"/>
    <w:rsid w:val="00370E9C"/>
    <w:rsid w:val="00380A2A"/>
    <w:rsid w:val="00394F23"/>
    <w:rsid w:val="003A26C5"/>
    <w:rsid w:val="003B41B6"/>
    <w:rsid w:val="003B527A"/>
    <w:rsid w:val="003E25B4"/>
    <w:rsid w:val="003F25B4"/>
    <w:rsid w:val="004017AB"/>
    <w:rsid w:val="004033E4"/>
    <w:rsid w:val="0042442F"/>
    <w:rsid w:val="0044029A"/>
    <w:rsid w:val="00441EBE"/>
    <w:rsid w:val="00443306"/>
    <w:rsid w:val="00481EAF"/>
    <w:rsid w:val="004855F8"/>
    <w:rsid w:val="004A7E56"/>
    <w:rsid w:val="004C0E15"/>
    <w:rsid w:val="004D54F1"/>
    <w:rsid w:val="004F1056"/>
    <w:rsid w:val="004F171F"/>
    <w:rsid w:val="00504918"/>
    <w:rsid w:val="00515933"/>
    <w:rsid w:val="00523341"/>
    <w:rsid w:val="00531F11"/>
    <w:rsid w:val="00543F29"/>
    <w:rsid w:val="00550A63"/>
    <w:rsid w:val="0055340C"/>
    <w:rsid w:val="00555AA1"/>
    <w:rsid w:val="005742D1"/>
    <w:rsid w:val="00580350"/>
    <w:rsid w:val="005A2432"/>
    <w:rsid w:val="005A29B6"/>
    <w:rsid w:val="005A44A5"/>
    <w:rsid w:val="005A771B"/>
    <w:rsid w:val="005B017D"/>
    <w:rsid w:val="005B22F3"/>
    <w:rsid w:val="005B4B13"/>
    <w:rsid w:val="005C2C8F"/>
    <w:rsid w:val="005D2506"/>
    <w:rsid w:val="005E3DB1"/>
    <w:rsid w:val="005E66C3"/>
    <w:rsid w:val="005F7BCD"/>
    <w:rsid w:val="00601017"/>
    <w:rsid w:val="00615C21"/>
    <w:rsid w:val="0062036F"/>
    <w:rsid w:val="006243E6"/>
    <w:rsid w:val="00625C62"/>
    <w:rsid w:val="00661DAB"/>
    <w:rsid w:val="006776AB"/>
    <w:rsid w:val="006840E0"/>
    <w:rsid w:val="00687907"/>
    <w:rsid w:val="00697C73"/>
    <w:rsid w:val="006A1549"/>
    <w:rsid w:val="006A2ADB"/>
    <w:rsid w:val="006A524F"/>
    <w:rsid w:val="006C3829"/>
    <w:rsid w:val="006C7792"/>
    <w:rsid w:val="006D7CE7"/>
    <w:rsid w:val="006F05D1"/>
    <w:rsid w:val="006F3243"/>
    <w:rsid w:val="00704DC0"/>
    <w:rsid w:val="007056B9"/>
    <w:rsid w:val="007144F5"/>
    <w:rsid w:val="00716373"/>
    <w:rsid w:val="00730D78"/>
    <w:rsid w:val="00736692"/>
    <w:rsid w:val="00741B7F"/>
    <w:rsid w:val="00746C81"/>
    <w:rsid w:val="00751583"/>
    <w:rsid w:val="00754B54"/>
    <w:rsid w:val="00772A70"/>
    <w:rsid w:val="007819FD"/>
    <w:rsid w:val="0078332B"/>
    <w:rsid w:val="00787736"/>
    <w:rsid w:val="00794303"/>
    <w:rsid w:val="007B289D"/>
    <w:rsid w:val="007D635B"/>
    <w:rsid w:val="007E5D94"/>
    <w:rsid w:val="007F10D4"/>
    <w:rsid w:val="007F4DD4"/>
    <w:rsid w:val="00803553"/>
    <w:rsid w:val="00807ACB"/>
    <w:rsid w:val="00813682"/>
    <w:rsid w:val="0081789A"/>
    <w:rsid w:val="008206C9"/>
    <w:rsid w:val="00827A30"/>
    <w:rsid w:val="00833E99"/>
    <w:rsid w:val="0085255C"/>
    <w:rsid w:val="00856753"/>
    <w:rsid w:val="0087060F"/>
    <w:rsid w:val="0089317F"/>
    <w:rsid w:val="008B3CC0"/>
    <w:rsid w:val="008B64D5"/>
    <w:rsid w:val="008E406B"/>
    <w:rsid w:val="008E4570"/>
    <w:rsid w:val="008F4896"/>
    <w:rsid w:val="00903C4F"/>
    <w:rsid w:val="00914EC0"/>
    <w:rsid w:val="009234CF"/>
    <w:rsid w:val="00926F19"/>
    <w:rsid w:val="00931943"/>
    <w:rsid w:val="00935E85"/>
    <w:rsid w:val="0095420A"/>
    <w:rsid w:val="00967C85"/>
    <w:rsid w:val="00971575"/>
    <w:rsid w:val="00975079"/>
    <w:rsid w:val="009B4F06"/>
    <w:rsid w:val="009C400E"/>
    <w:rsid w:val="009C4DDF"/>
    <w:rsid w:val="009D6732"/>
    <w:rsid w:val="009E5D73"/>
    <w:rsid w:val="009F0720"/>
    <w:rsid w:val="009F127D"/>
    <w:rsid w:val="009F792A"/>
    <w:rsid w:val="00A06A28"/>
    <w:rsid w:val="00A213A1"/>
    <w:rsid w:val="00A274E5"/>
    <w:rsid w:val="00A3030B"/>
    <w:rsid w:val="00A357BA"/>
    <w:rsid w:val="00A37170"/>
    <w:rsid w:val="00A40C96"/>
    <w:rsid w:val="00A57768"/>
    <w:rsid w:val="00A61F9E"/>
    <w:rsid w:val="00A62E71"/>
    <w:rsid w:val="00A8001D"/>
    <w:rsid w:val="00A8469E"/>
    <w:rsid w:val="00AA1D9D"/>
    <w:rsid w:val="00AA42AE"/>
    <w:rsid w:val="00AC616D"/>
    <w:rsid w:val="00AC7119"/>
    <w:rsid w:val="00AE6D2F"/>
    <w:rsid w:val="00AE7C4F"/>
    <w:rsid w:val="00AF45E5"/>
    <w:rsid w:val="00B264A6"/>
    <w:rsid w:val="00B403D3"/>
    <w:rsid w:val="00B46A27"/>
    <w:rsid w:val="00B46CFE"/>
    <w:rsid w:val="00B64C22"/>
    <w:rsid w:val="00B71492"/>
    <w:rsid w:val="00B860EC"/>
    <w:rsid w:val="00B90E62"/>
    <w:rsid w:val="00B97117"/>
    <w:rsid w:val="00BF7A70"/>
    <w:rsid w:val="00C03D94"/>
    <w:rsid w:val="00C21FCE"/>
    <w:rsid w:val="00C222C7"/>
    <w:rsid w:val="00C275C7"/>
    <w:rsid w:val="00C311D9"/>
    <w:rsid w:val="00C327F8"/>
    <w:rsid w:val="00C40D11"/>
    <w:rsid w:val="00C538E8"/>
    <w:rsid w:val="00C62D49"/>
    <w:rsid w:val="00C838D5"/>
    <w:rsid w:val="00C84406"/>
    <w:rsid w:val="00CB44E1"/>
    <w:rsid w:val="00CB4551"/>
    <w:rsid w:val="00CB6D69"/>
    <w:rsid w:val="00CC0B0E"/>
    <w:rsid w:val="00CC0F00"/>
    <w:rsid w:val="00CD189E"/>
    <w:rsid w:val="00CE5F0A"/>
    <w:rsid w:val="00D1087C"/>
    <w:rsid w:val="00D27468"/>
    <w:rsid w:val="00D322E1"/>
    <w:rsid w:val="00D40CC2"/>
    <w:rsid w:val="00D40E6A"/>
    <w:rsid w:val="00D46875"/>
    <w:rsid w:val="00D631C1"/>
    <w:rsid w:val="00D72B6E"/>
    <w:rsid w:val="00D8211C"/>
    <w:rsid w:val="00D84663"/>
    <w:rsid w:val="00D8485A"/>
    <w:rsid w:val="00D85F55"/>
    <w:rsid w:val="00DB23EB"/>
    <w:rsid w:val="00DD48D3"/>
    <w:rsid w:val="00DE224B"/>
    <w:rsid w:val="00DF3832"/>
    <w:rsid w:val="00E009F8"/>
    <w:rsid w:val="00E0324E"/>
    <w:rsid w:val="00E22DFB"/>
    <w:rsid w:val="00E31CEC"/>
    <w:rsid w:val="00E365CE"/>
    <w:rsid w:val="00E64D6C"/>
    <w:rsid w:val="00E77C44"/>
    <w:rsid w:val="00E81EB5"/>
    <w:rsid w:val="00E8724B"/>
    <w:rsid w:val="00E979CD"/>
    <w:rsid w:val="00EB1E3D"/>
    <w:rsid w:val="00ED0963"/>
    <w:rsid w:val="00ED53A4"/>
    <w:rsid w:val="00ED5B19"/>
    <w:rsid w:val="00EE157A"/>
    <w:rsid w:val="00EF0C8A"/>
    <w:rsid w:val="00F056E3"/>
    <w:rsid w:val="00F10206"/>
    <w:rsid w:val="00F12413"/>
    <w:rsid w:val="00F12A4D"/>
    <w:rsid w:val="00F1319F"/>
    <w:rsid w:val="00F3351F"/>
    <w:rsid w:val="00F33AC8"/>
    <w:rsid w:val="00F40DFF"/>
    <w:rsid w:val="00F52162"/>
    <w:rsid w:val="00F535F7"/>
    <w:rsid w:val="00F7537C"/>
    <w:rsid w:val="00F767DB"/>
    <w:rsid w:val="00F80CFC"/>
    <w:rsid w:val="00F93024"/>
    <w:rsid w:val="00FE1BE6"/>
    <w:rsid w:val="00FF2316"/>
    <w:rsid w:val="00FF4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E0324E"/>
    <w:pPr>
      <w:keepNext/>
      <w:numPr>
        <w:ilvl w:val="2"/>
        <w:numId w:val="46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4">
    <w:name w:val="heading 4"/>
    <w:aliases w:val="H41"/>
    <w:basedOn w:val="a"/>
    <w:next w:val="a"/>
    <w:link w:val="41"/>
    <w:qFormat/>
    <w:rsid w:val="00E0324E"/>
    <w:pPr>
      <w:keepNext/>
      <w:numPr>
        <w:ilvl w:val="3"/>
        <w:numId w:val="46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ED0963"/>
    <w:pPr>
      <w:keepNext/>
      <w:numPr>
        <w:ilvl w:val="4"/>
        <w:numId w:val="47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0963"/>
    <w:pPr>
      <w:widowControl w:val="0"/>
      <w:numPr>
        <w:ilvl w:val="5"/>
        <w:numId w:val="47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0963"/>
    <w:pPr>
      <w:widowControl w:val="0"/>
      <w:numPr>
        <w:ilvl w:val="6"/>
        <w:numId w:val="47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0963"/>
    <w:pPr>
      <w:widowControl w:val="0"/>
      <w:numPr>
        <w:ilvl w:val="7"/>
        <w:numId w:val="47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0963"/>
    <w:pPr>
      <w:widowControl w:val="0"/>
      <w:numPr>
        <w:ilvl w:val="8"/>
        <w:numId w:val="47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E0324E"/>
    <w:rPr>
      <w:rFonts w:ascii="Times New Roman" w:eastAsia="Times New Roman" w:hAnsi="Times New Roman"/>
      <w:snapToGrid w:val="0"/>
      <w:sz w:val="28"/>
    </w:rPr>
  </w:style>
  <w:style w:type="paragraph" w:customStyle="1" w:styleId="-30">
    <w:name w:val="Пункт-3 подзаголовок"/>
    <w:basedOn w:val="-3"/>
    <w:rsid w:val="00E0324E"/>
    <w:pPr>
      <w:keepNext/>
      <w:tabs>
        <w:tab w:val="clear" w:pos="1134"/>
        <w:tab w:val="num" w:pos="568"/>
      </w:tabs>
      <w:spacing w:before="360" w:after="120"/>
      <w:ind w:left="-141" w:firstLine="709"/>
      <w:outlineLvl w:val="2"/>
    </w:pPr>
    <w:rPr>
      <w:b/>
    </w:rPr>
  </w:style>
  <w:style w:type="character" w:customStyle="1" w:styleId="31">
    <w:name w:val="Заголовок 3 Знак"/>
    <w:link w:val="30"/>
    <w:rsid w:val="00E0324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1">
    <w:name w:val="Заголовок 4 Знак"/>
    <w:aliases w:val="H41 Знак"/>
    <w:link w:val="4"/>
    <w:rsid w:val="00E0324E"/>
    <w:rPr>
      <w:rFonts w:ascii="Times New Roman" w:eastAsia="Times New Roman" w:hAnsi="Times New Roman"/>
      <w:b/>
      <w:bCs/>
      <w:i/>
      <w:iCs/>
      <w:sz w:val="28"/>
      <w:szCs w:val="28"/>
    </w:rPr>
  </w:style>
  <w:style w:type="paragraph" w:customStyle="1" w:styleId="af8">
    <w:name w:val="Заголовок формы"/>
    <w:basedOn w:val="a"/>
    <w:next w:val="a"/>
    <w:rsid w:val="00E0324E"/>
    <w:pPr>
      <w:keepNext/>
      <w:suppressAutoHyphens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8"/>
      <w:szCs w:val="28"/>
      <w:lang w:eastAsia="ru-RU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ED096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ED096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ED096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ED096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ED0963"/>
    <w:rPr>
      <w:rFonts w:ascii="Arial" w:eastAsia="Times New Roman" w:hAnsi="Arial" w:cs="Arial"/>
      <w:sz w:val="22"/>
      <w:szCs w:val="22"/>
    </w:rPr>
  </w:style>
  <w:style w:type="paragraph" w:styleId="40">
    <w:name w:val="List Bullet 4"/>
    <w:basedOn w:val="a"/>
    <w:uiPriority w:val="99"/>
    <w:rsid w:val="00ED0963"/>
    <w:pPr>
      <w:numPr>
        <w:numId w:val="47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styleId="af9">
    <w:name w:val="FollowedHyperlink"/>
    <w:uiPriority w:val="99"/>
    <w:semiHidden/>
    <w:unhideWhenUsed/>
    <w:rsid w:val="00D46875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ptk-mos.ru/" TargetMode="External"/><Relationship Id="rId13" Type="http://schemas.openxmlformats.org/officeDocument/2006/relationships/hyperlink" Target="http://www.tgc1.ru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office@tg&#1089;1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info@pptk-mos.ru" TargetMode="External"/><Relationship Id="rId14" Type="http://schemas.openxmlformats.org/officeDocument/2006/relationships/hyperlink" Target="http://www.pptk-mos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01.08.2013\3.%20&#1048;&#1079;&#1074;&#1077;&#1097;&#1077;&#1085;&#1080;&#1077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3. Извещение</Template>
  <TotalTime>36</TotalTime>
  <Pages>5</Pages>
  <Words>1650</Words>
  <Characters>9409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11037</CharactersWithSpaces>
  <SharedDoc>false</SharedDoc>
  <HLinks>
    <vt:vector size="42" baseType="variant">
      <vt:variant>
        <vt:i4>3538983</vt:i4>
      </vt:variant>
      <vt:variant>
        <vt:i4>18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6750324</vt:i4>
      </vt:variant>
      <vt:variant>
        <vt:i4>15</vt:i4>
      </vt:variant>
      <vt:variant>
        <vt:i4>0</vt:i4>
      </vt:variant>
      <vt:variant>
        <vt:i4>5</vt:i4>
      </vt:variant>
      <vt:variant>
        <vt:lpwstr>http://www.tgc1.ru/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7078971</vt:i4>
      </vt:variant>
      <vt:variant>
        <vt:i4>6</vt:i4>
      </vt:variant>
      <vt:variant>
        <vt:i4>0</vt:i4>
      </vt:variant>
      <vt:variant>
        <vt:i4>5</vt:i4>
      </vt:variant>
      <vt:variant>
        <vt:lpwstr>mailto:office@tgс1.ru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Анна Мухамедова</dc:creator>
  <cp:lastModifiedBy>Анна Мухамедова</cp:lastModifiedBy>
  <cp:revision>4</cp:revision>
  <cp:lastPrinted>2013-01-21T05:53:00Z</cp:lastPrinted>
  <dcterms:created xsi:type="dcterms:W3CDTF">2014-04-11T05:51:00Z</dcterms:created>
  <dcterms:modified xsi:type="dcterms:W3CDTF">2014-06-05T09:54:00Z</dcterms:modified>
</cp:coreProperties>
</file>